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2A4FD8" w14:textId="77777777" w:rsidR="00BC68AF" w:rsidRPr="008642EC" w:rsidRDefault="00BC68AF" w:rsidP="00BC68AF">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045E95D" w14:textId="77777777" w:rsidR="00BC68AF" w:rsidRPr="00992C7B" w:rsidRDefault="00BC68AF" w:rsidP="00BC68AF">
      <w:pPr>
        <w:pStyle w:val="BasicParagraph"/>
        <w:suppressAutoHyphens/>
        <w:spacing w:line="240" w:lineRule="auto"/>
        <w:rPr>
          <w:rFonts w:ascii="Times New Roman" w:hAnsi="Times New Roman" w:cs="Times New Roman"/>
          <w:b/>
          <w:bCs/>
          <w:color w:val="000000" w:themeColor="text1"/>
          <w:sz w:val="12"/>
          <w:szCs w:val="12"/>
        </w:rPr>
      </w:pPr>
    </w:p>
    <w:p w14:paraId="551661BC" w14:textId="77777777" w:rsidR="00BC68AF" w:rsidRPr="00582653" w:rsidRDefault="00BC68AF" w:rsidP="00BC68AF">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56B0580A" w14:textId="77777777" w:rsidR="00BC68AF" w:rsidRDefault="00BC68AF" w:rsidP="00BC68A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462E634E" w14:textId="77777777" w:rsidR="00BC68AF" w:rsidRDefault="00BC68AF" w:rsidP="00BC68AF">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7CA481D9" w14:textId="77777777" w:rsidR="00BC68AF" w:rsidRPr="00582653" w:rsidRDefault="00BC68AF" w:rsidP="00BC68AF">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08BF330B" wp14:editId="2A15D8C2">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E164BDB" w14:textId="6074BF94" w:rsidR="00BC68AF" w:rsidRDefault="00BC68AF" w:rsidP="00BC68AF">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Project completion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868EB4C" w14:textId="77777777" w:rsidR="00BC68AF" w:rsidRDefault="00BC68AF" w:rsidP="00BC68AF">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C179B2C" w14:textId="77777777" w:rsidR="00BC68AF" w:rsidRPr="00582653" w:rsidRDefault="00BC68AF" w:rsidP="00BC68AF">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30A8DBA6" w14:textId="77777777" w:rsidR="00BC68AF" w:rsidRPr="00582653" w:rsidRDefault="00BC68AF" w:rsidP="00BC68A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58FF4219" w14:textId="77777777" w:rsidR="00BC68AF" w:rsidRPr="008642EC" w:rsidRDefault="00BC68AF" w:rsidP="00BC68AF">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5397AE45" w14:textId="77777777" w:rsidR="00BC68AF" w:rsidRPr="008642EC" w:rsidRDefault="00BC68AF" w:rsidP="00BC68AF">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7D056A33" w14:textId="77777777" w:rsidR="00BC68AF" w:rsidRPr="00582653" w:rsidRDefault="00BC68AF" w:rsidP="00BC68A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53C81E43" w14:textId="77777777" w:rsidR="00BC68AF" w:rsidRPr="008642EC" w:rsidRDefault="00BC68AF" w:rsidP="00BC68AF">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F3DD45F" w14:textId="77777777" w:rsidR="00BC68AF" w:rsidRPr="008642EC" w:rsidRDefault="00BC68AF" w:rsidP="00BC68AF">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420906CB" w14:textId="77777777" w:rsidR="00BC68AF" w:rsidRPr="00992C7B" w:rsidRDefault="00BC68AF" w:rsidP="00BC68AF">
      <w:pPr>
        <w:pStyle w:val="BasicParagraph"/>
        <w:suppressAutoHyphens/>
        <w:spacing w:line="240" w:lineRule="auto"/>
        <w:ind w:left="1440"/>
        <w:rPr>
          <w:rFonts w:ascii="Times New Roman" w:hAnsi="Times New Roman" w:cs="Times New Roman"/>
          <w:color w:val="000000" w:themeColor="text1"/>
          <w:sz w:val="12"/>
          <w:szCs w:val="12"/>
        </w:rPr>
      </w:pPr>
    </w:p>
    <w:p w14:paraId="6F56821E" w14:textId="77777777" w:rsidR="00BC68AF" w:rsidRPr="00582653" w:rsidRDefault="00BC68AF" w:rsidP="00BC68AF">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64CABA13" w14:textId="77777777" w:rsidR="00BC68AF" w:rsidRDefault="00BC68AF" w:rsidP="00BC68A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0514A6F" w14:textId="77777777" w:rsidR="00BC68AF" w:rsidRPr="00992C7B" w:rsidRDefault="00BC68AF" w:rsidP="00BC68AF">
      <w:pPr>
        <w:pStyle w:val="BasicParagraph"/>
        <w:suppressAutoHyphens/>
        <w:spacing w:line="240" w:lineRule="auto"/>
        <w:ind w:left="1440"/>
        <w:rPr>
          <w:rFonts w:ascii="Times New Roman" w:hAnsi="Times New Roman" w:cs="Times New Roman"/>
          <w:color w:val="000000" w:themeColor="text1"/>
          <w:sz w:val="12"/>
          <w:szCs w:val="12"/>
        </w:rPr>
      </w:pPr>
    </w:p>
    <w:p w14:paraId="59A174DE" w14:textId="77777777" w:rsidR="00BC68AF" w:rsidRDefault="00BC68AF" w:rsidP="00BC68A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220D3BBF" w14:textId="77777777" w:rsidR="00BC68AF" w:rsidRPr="00B87FFB" w:rsidRDefault="00BC68AF" w:rsidP="00BC68AF">
      <w:pPr>
        <w:pStyle w:val="BasicParagraph"/>
        <w:suppressAutoHyphens/>
        <w:spacing w:line="240" w:lineRule="auto"/>
        <w:ind w:left="1440"/>
        <w:rPr>
          <w:rFonts w:ascii="Times New Roman" w:hAnsi="Times New Roman" w:cs="Times New Roman"/>
          <w:color w:val="000000" w:themeColor="text1"/>
          <w:sz w:val="10"/>
          <w:szCs w:val="10"/>
        </w:rPr>
      </w:pPr>
    </w:p>
    <w:p w14:paraId="70B9D2B8" w14:textId="77777777" w:rsidR="00BC68AF" w:rsidRDefault="00BC68AF" w:rsidP="00BC68A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23D5CFDC" w14:textId="77777777" w:rsidR="00BC68AF" w:rsidRPr="000B1EEC" w:rsidRDefault="00BC68AF" w:rsidP="00BC68AF">
      <w:pPr>
        <w:pStyle w:val="BasicParagraph"/>
        <w:suppressAutoHyphens/>
        <w:spacing w:line="240" w:lineRule="auto"/>
        <w:rPr>
          <w:rFonts w:ascii="Times New Roman" w:hAnsi="Times New Roman" w:cs="Times New Roman"/>
          <w:color w:val="000000" w:themeColor="text1"/>
          <w:sz w:val="10"/>
          <w:szCs w:val="10"/>
        </w:rPr>
      </w:pPr>
    </w:p>
    <w:p w14:paraId="18409DD4" w14:textId="79E67B4F" w:rsidR="00BC68AF" w:rsidRDefault="00BC68AF" w:rsidP="00BC68AF">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p>
    <w:p w14:paraId="799B43D3" w14:textId="77777777" w:rsidR="00BC68AF" w:rsidRDefault="00BC68AF">
      <w:pPr>
        <w:spacing w:before="0" w:after="160" w:line="259" w:lineRule="auto"/>
        <w:rPr>
          <w:rFonts w:ascii="Calibri" w:eastAsiaTheme="majorEastAsia" w:hAnsi="Calibri" w:cstheme="majorBidi"/>
          <w:b/>
          <w:color w:val="0031A7" w:themeColor="text2"/>
          <w:sz w:val="32"/>
          <w:szCs w:val="32"/>
        </w:rPr>
      </w:pPr>
      <w:r>
        <w:br w:type="page"/>
      </w:r>
    </w:p>
    <w:p w14:paraId="72323721" w14:textId="01F39B59" w:rsidR="00CA09EE" w:rsidRDefault="00CA09EE" w:rsidP="00891BB6">
      <w:pPr>
        <w:pStyle w:val="Heading1"/>
      </w:pPr>
      <w:r>
        <w:lastRenderedPageBreak/>
        <w:t>Project completion template</w:t>
      </w:r>
    </w:p>
    <w:tbl>
      <w:tblPr>
        <w:tblW w:w="5000"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Pr>
      <w:tblGrid>
        <w:gridCol w:w="4275"/>
        <w:gridCol w:w="1440"/>
        <w:gridCol w:w="1796"/>
        <w:gridCol w:w="3806"/>
        <w:gridCol w:w="2394"/>
      </w:tblGrid>
      <w:tr w:rsidR="00CA09EE" w:rsidRPr="00E14149" w14:paraId="55E7134A" w14:textId="77777777" w:rsidTr="00BD57F2">
        <w:trPr>
          <w:tblHeader/>
        </w:trPr>
        <w:tc>
          <w:tcPr>
            <w:tcW w:w="1559" w:type="pct"/>
            <w:shd w:val="clear" w:color="auto" w:fill="E6EAF6" w:themeFill="background1"/>
          </w:tcPr>
          <w:p w14:paraId="47DBE0CC" w14:textId="3DFB82AE" w:rsidR="00CA09EE" w:rsidRPr="00E14149" w:rsidRDefault="00B475B8" w:rsidP="00B475B8">
            <w:pPr>
              <w:pStyle w:val="TableHeading"/>
              <w:jc w:val="left"/>
            </w:pPr>
            <w:r>
              <w:t>Project:</w:t>
            </w:r>
          </w:p>
        </w:tc>
        <w:tc>
          <w:tcPr>
            <w:tcW w:w="525" w:type="pct"/>
            <w:shd w:val="clear" w:color="auto" w:fill="E6EAF6" w:themeFill="background1"/>
          </w:tcPr>
          <w:p w14:paraId="594BCF05" w14:textId="77777777" w:rsidR="00CA09EE" w:rsidRPr="00E14149" w:rsidRDefault="00CA09EE" w:rsidP="00BD57F2">
            <w:pPr>
              <w:pStyle w:val="TableHeading"/>
            </w:pPr>
            <w:r w:rsidRPr="00E14149">
              <w:t>Required</w:t>
            </w:r>
            <w:r w:rsidRPr="00E14149">
              <w:br/>
              <w:t>Date</w:t>
            </w:r>
          </w:p>
        </w:tc>
        <w:tc>
          <w:tcPr>
            <w:tcW w:w="655" w:type="pct"/>
            <w:shd w:val="clear" w:color="auto" w:fill="E6EAF6" w:themeFill="background1"/>
          </w:tcPr>
          <w:p w14:paraId="4C51D5A5" w14:textId="77777777" w:rsidR="00CA09EE" w:rsidRPr="00E14149" w:rsidRDefault="00CA09EE" w:rsidP="00BD57F2">
            <w:pPr>
              <w:pStyle w:val="TableHeading"/>
            </w:pPr>
            <w:r w:rsidRPr="00E14149">
              <w:t>Responsible Person</w:t>
            </w:r>
          </w:p>
        </w:tc>
        <w:tc>
          <w:tcPr>
            <w:tcW w:w="1388" w:type="pct"/>
            <w:shd w:val="clear" w:color="auto" w:fill="E6EAF6" w:themeFill="background1"/>
          </w:tcPr>
          <w:p w14:paraId="7A7E0B2E" w14:textId="77777777" w:rsidR="00CA09EE" w:rsidRPr="00E14149" w:rsidRDefault="00CA09EE" w:rsidP="00BD57F2">
            <w:pPr>
              <w:pStyle w:val="TableHeading"/>
            </w:pPr>
            <w:r w:rsidRPr="00E14149">
              <w:t>Notes</w:t>
            </w:r>
          </w:p>
        </w:tc>
        <w:tc>
          <w:tcPr>
            <w:tcW w:w="873" w:type="pct"/>
            <w:shd w:val="clear" w:color="auto" w:fill="E6EAF6" w:themeFill="background1"/>
          </w:tcPr>
          <w:p w14:paraId="507FE7A9" w14:textId="77777777" w:rsidR="00CA09EE" w:rsidRPr="00E14149" w:rsidRDefault="00CA09EE" w:rsidP="00BD57F2">
            <w:pPr>
              <w:pStyle w:val="TableHeading"/>
            </w:pPr>
            <w:r w:rsidRPr="00E14149">
              <w:t>Completed</w:t>
            </w:r>
            <w:r w:rsidRPr="00E14149">
              <w:br/>
            </w:r>
            <w:r w:rsidRPr="00E14149">
              <w:rPr>
                <w:sz w:val="16"/>
                <w:szCs w:val="18"/>
              </w:rPr>
              <w:t>(Yes / No/ not needed)</w:t>
            </w:r>
          </w:p>
        </w:tc>
      </w:tr>
      <w:tr w:rsidR="00B475B8" w:rsidRPr="00E14149" w14:paraId="4CAFDA5B" w14:textId="77777777" w:rsidTr="00BD57F2">
        <w:trPr>
          <w:tblHeader/>
        </w:trPr>
        <w:tc>
          <w:tcPr>
            <w:tcW w:w="1559" w:type="pct"/>
            <w:shd w:val="clear" w:color="auto" w:fill="E6EAF6" w:themeFill="background1"/>
          </w:tcPr>
          <w:p w14:paraId="570FDA44" w14:textId="79515476" w:rsidR="00B475B8" w:rsidRPr="00E14149" w:rsidRDefault="00B475B8" w:rsidP="00B475B8">
            <w:pPr>
              <w:pStyle w:val="TableHeading"/>
              <w:jc w:val="left"/>
            </w:pPr>
            <w:r w:rsidRPr="00B475B8">
              <w:t>Description</w:t>
            </w:r>
          </w:p>
        </w:tc>
        <w:tc>
          <w:tcPr>
            <w:tcW w:w="525" w:type="pct"/>
            <w:shd w:val="clear" w:color="auto" w:fill="E6EAF6" w:themeFill="background1"/>
          </w:tcPr>
          <w:p w14:paraId="16354310" w14:textId="77777777" w:rsidR="00B475B8" w:rsidRPr="00E14149" w:rsidRDefault="00B475B8" w:rsidP="00BD57F2">
            <w:pPr>
              <w:pStyle w:val="TableHeading"/>
            </w:pPr>
          </w:p>
        </w:tc>
        <w:tc>
          <w:tcPr>
            <w:tcW w:w="655" w:type="pct"/>
            <w:shd w:val="clear" w:color="auto" w:fill="E6EAF6" w:themeFill="background1"/>
          </w:tcPr>
          <w:p w14:paraId="145A86EB" w14:textId="77777777" w:rsidR="00B475B8" w:rsidRPr="00E14149" w:rsidRDefault="00B475B8" w:rsidP="00BD57F2">
            <w:pPr>
              <w:pStyle w:val="TableHeading"/>
            </w:pPr>
          </w:p>
        </w:tc>
        <w:tc>
          <w:tcPr>
            <w:tcW w:w="1388" w:type="pct"/>
            <w:shd w:val="clear" w:color="auto" w:fill="E6EAF6" w:themeFill="background1"/>
          </w:tcPr>
          <w:p w14:paraId="6FF6B17F" w14:textId="77777777" w:rsidR="00B475B8" w:rsidRPr="00E14149" w:rsidRDefault="00B475B8" w:rsidP="00BD57F2">
            <w:pPr>
              <w:pStyle w:val="TableHeading"/>
            </w:pPr>
          </w:p>
        </w:tc>
        <w:tc>
          <w:tcPr>
            <w:tcW w:w="873" w:type="pct"/>
            <w:shd w:val="clear" w:color="auto" w:fill="E6EAF6" w:themeFill="background1"/>
          </w:tcPr>
          <w:p w14:paraId="660443F4" w14:textId="77777777" w:rsidR="00B475B8" w:rsidRPr="00E14149" w:rsidRDefault="00B475B8" w:rsidP="00BD57F2">
            <w:pPr>
              <w:pStyle w:val="TableHeading"/>
            </w:pPr>
          </w:p>
        </w:tc>
      </w:tr>
      <w:tr w:rsidR="00CA09EE" w:rsidRPr="00E14149" w14:paraId="7EEA7BC7" w14:textId="77777777" w:rsidTr="00BD57F2">
        <w:trPr>
          <w:trHeight w:val="206"/>
        </w:trPr>
        <w:tc>
          <w:tcPr>
            <w:tcW w:w="1559" w:type="pct"/>
            <w:shd w:val="clear" w:color="auto" w:fill="E6EAF6" w:themeFill="background1"/>
          </w:tcPr>
          <w:p w14:paraId="1CDBD002" w14:textId="77777777" w:rsidR="00CA09EE" w:rsidRPr="00E14149" w:rsidRDefault="00CA09EE" w:rsidP="00BD57F2">
            <w:pPr>
              <w:pStyle w:val="Tabletext0"/>
              <w:rPr>
                <w:b/>
                <w:bCs/>
              </w:rPr>
            </w:pPr>
            <w:r w:rsidRPr="00E14149">
              <w:rPr>
                <w:b/>
                <w:bCs/>
              </w:rPr>
              <w:t>Confirm deliverables</w:t>
            </w:r>
          </w:p>
        </w:tc>
        <w:tc>
          <w:tcPr>
            <w:tcW w:w="525" w:type="pct"/>
            <w:shd w:val="clear" w:color="auto" w:fill="E6EAF6" w:themeFill="background1"/>
          </w:tcPr>
          <w:p w14:paraId="37C79333" w14:textId="77777777" w:rsidR="00CA09EE" w:rsidRPr="00E14149" w:rsidRDefault="00CA09EE" w:rsidP="00BD57F2">
            <w:pPr>
              <w:pStyle w:val="Tabletext0"/>
              <w:rPr>
                <w:b/>
                <w:bCs/>
              </w:rPr>
            </w:pPr>
          </w:p>
        </w:tc>
        <w:tc>
          <w:tcPr>
            <w:tcW w:w="655" w:type="pct"/>
            <w:shd w:val="clear" w:color="auto" w:fill="E6EAF6" w:themeFill="background1"/>
          </w:tcPr>
          <w:p w14:paraId="7E66E763" w14:textId="77777777" w:rsidR="00CA09EE" w:rsidRPr="00E14149" w:rsidRDefault="00CA09EE" w:rsidP="00BD57F2">
            <w:pPr>
              <w:pStyle w:val="Tabletext0"/>
              <w:rPr>
                <w:b/>
                <w:bCs/>
              </w:rPr>
            </w:pPr>
          </w:p>
        </w:tc>
        <w:tc>
          <w:tcPr>
            <w:tcW w:w="1388" w:type="pct"/>
            <w:shd w:val="clear" w:color="auto" w:fill="E6EAF6" w:themeFill="background1"/>
          </w:tcPr>
          <w:p w14:paraId="4CC7B554" w14:textId="77777777" w:rsidR="00CA09EE" w:rsidRPr="00E14149" w:rsidRDefault="00CA09EE" w:rsidP="00BD57F2">
            <w:pPr>
              <w:pStyle w:val="Tabletext0"/>
              <w:rPr>
                <w:b/>
                <w:bCs/>
              </w:rPr>
            </w:pPr>
          </w:p>
        </w:tc>
        <w:tc>
          <w:tcPr>
            <w:tcW w:w="873" w:type="pct"/>
            <w:shd w:val="clear" w:color="auto" w:fill="E6EAF6" w:themeFill="background1"/>
          </w:tcPr>
          <w:p w14:paraId="248434CE" w14:textId="77777777" w:rsidR="00CA09EE" w:rsidRPr="00E14149" w:rsidRDefault="00CA09EE" w:rsidP="00BD57F2">
            <w:pPr>
              <w:pStyle w:val="Tabletext0"/>
              <w:rPr>
                <w:b/>
                <w:bCs/>
              </w:rPr>
            </w:pPr>
          </w:p>
        </w:tc>
      </w:tr>
      <w:tr w:rsidR="00CA09EE" w:rsidRPr="00E14149" w14:paraId="67F538B3" w14:textId="77777777" w:rsidTr="00BD57F2">
        <w:trPr>
          <w:trHeight w:val="206"/>
        </w:trPr>
        <w:tc>
          <w:tcPr>
            <w:tcW w:w="1559" w:type="pct"/>
          </w:tcPr>
          <w:p w14:paraId="049B834C" w14:textId="77777777" w:rsidR="00CA09EE" w:rsidRPr="00A13BC9" w:rsidRDefault="00CA09EE" w:rsidP="00A13BC9">
            <w:pPr>
              <w:pStyle w:val="Tabletext0"/>
            </w:pPr>
            <w:r w:rsidRPr="00A13BC9">
              <w:t>Testing completed</w:t>
            </w:r>
          </w:p>
        </w:tc>
        <w:tc>
          <w:tcPr>
            <w:tcW w:w="525" w:type="pct"/>
          </w:tcPr>
          <w:p w14:paraId="5D08B3C7" w14:textId="77777777" w:rsidR="00CA09EE" w:rsidRPr="00E14149" w:rsidRDefault="00CA09EE" w:rsidP="00BD57F2">
            <w:pPr>
              <w:pStyle w:val="Tabletext0"/>
            </w:pPr>
          </w:p>
        </w:tc>
        <w:tc>
          <w:tcPr>
            <w:tcW w:w="655" w:type="pct"/>
          </w:tcPr>
          <w:p w14:paraId="31E5C9D6" w14:textId="77777777" w:rsidR="00CA09EE" w:rsidRPr="00E14149" w:rsidRDefault="00CA09EE" w:rsidP="00BD57F2">
            <w:pPr>
              <w:pStyle w:val="Tabletext0"/>
            </w:pPr>
          </w:p>
        </w:tc>
        <w:tc>
          <w:tcPr>
            <w:tcW w:w="1388" w:type="pct"/>
          </w:tcPr>
          <w:p w14:paraId="577CE9D6" w14:textId="77777777" w:rsidR="00CA09EE" w:rsidRPr="00E14149" w:rsidRDefault="00CA09EE" w:rsidP="00BD57F2">
            <w:pPr>
              <w:pStyle w:val="Tabletext0"/>
            </w:pPr>
          </w:p>
        </w:tc>
        <w:tc>
          <w:tcPr>
            <w:tcW w:w="873" w:type="pct"/>
          </w:tcPr>
          <w:p w14:paraId="6E23A170" w14:textId="77777777" w:rsidR="00CA09EE" w:rsidRPr="00E14149" w:rsidRDefault="00CA09EE" w:rsidP="00BD57F2">
            <w:pPr>
              <w:pStyle w:val="Tabletext0"/>
            </w:pPr>
          </w:p>
        </w:tc>
      </w:tr>
      <w:tr w:rsidR="00CA09EE" w:rsidRPr="00E14149" w14:paraId="4526433C" w14:textId="77777777" w:rsidTr="00BD57F2">
        <w:trPr>
          <w:trHeight w:val="206"/>
        </w:trPr>
        <w:tc>
          <w:tcPr>
            <w:tcW w:w="1559" w:type="pct"/>
          </w:tcPr>
          <w:p w14:paraId="458D2456" w14:textId="77777777" w:rsidR="00CA09EE" w:rsidRPr="00A13BC9" w:rsidRDefault="00CA09EE" w:rsidP="00A13BC9">
            <w:pPr>
              <w:pStyle w:val="Tabletext0"/>
            </w:pPr>
            <w:r w:rsidRPr="00A13BC9">
              <w:t>Walk-through</w:t>
            </w:r>
          </w:p>
        </w:tc>
        <w:tc>
          <w:tcPr>
            <w:tcW w:w="525" w:type="pct"/>
          </w:tcPr>
          <w:p w14:paraId="52B7D401" w14:textId="77777777" w:rsidR="00CA09EE" w:rsidRPr="00E14149" w:rsidRDefault="00CA09EE" w:rsidP="00BD57F2">
            <w:pPr>
              <w:pStyle w:val="Tabletext0"/>
            </w:pPr>
          </w:p>
        </w:tc>
        <w:tc>
          <w:tcPr>
            <w:tcW w:w="655" w:type="pct"/>
          </w:tcPr>
          <w:p w14:paraId="714CFF41" w14:textId="77777777" w:rsidR="00CA09EE" w:rsidRPr="00E14149" w:rsidRDefault="00CA09EE" w:rsidP="00BD57F2">
            <w:pPr>
              <w:pStyle w:val="Tabletext0"/>
            </w:pPr>
          </w:p>
        </w:tc>
        <w:tc>
          <w:tcPr>
            <w:tcW w:w="1388" w:type="pct"/>
          </w:tcPr>
          <w:p w14:paraId="31E95919" w14:textId="77777777" w:rsidR="00CA09EE" w:rsidRPr="00E14149" w:rsidRDefault="00CA09EE" w:rsidP="00BD57F2">
            <w:pPr>
              <w:pStyle w:val="Tabletext0"/>
            </w:pPr>
          </w:p>
        </w:tc>
        <w:tc>
          <w:tcPr>
            <w:tcW w:w="873" w:type="pct"/>
          </w:tcPr>
          <w:p w14:paraId="600BF0EB" w14:textId="77777777" w:rsidR="00CA09EE" w:rsidRPr="00E14149" w:rsidRDefault="00CA09EE" w:rsidP="00BD57F2">
            <w:pPr>
              <w:pStyle w:val="Tabletext0"/>
            </w:pPr>
          </w:p>
        </w:tc>
      </w:tr>
      <w:tr w:rsidR="00CA09EE" w:rsidRPr="00E14149" w14:paraId="65C98AC3" w14:textId="77777777" w:rsidTr="00BD57F2">
        <w:trPr>
          <w:trHeight w:val="206"/>
        </w:trPr>
        <w:tc>
          <w:tcPr>
            <w:tcW w:w="1559" w:type="pct"/>
          </w:tcPr>
          <w:p w14:paraId="67EE22CC" w14:textId="77777777" w:rsidR="00CA09EE" w:rsidRPr="00A13BC9" w:rsidRDefault="00CA09EE" w:rsidP="00A13BC9">
            <w:pPr>
              <w:pStyle w:val="Tabletext0"/>
            </w:pPr>
            <w:r w:rsidRPr="00A13BC9">
              <w:t>Scope deliverables itemised, compared and checked*</w:t>
            </w:r>
          </w:p>
        </w:tc>
        <w:tc>
          <w:tcPr>
            <w:tcW w:w="525" w:type="pct"/>
          </w:tcPr>
          <w:p w14:paraId="35B9C952" w14:textId="77777777" w:rsidR="00CA09EE" w:rsidRPr="00E14149" w:rsidRDefault="00CA09EE" w:rsidP="00BD57F2">
            <w:pPr>
              <w:pStyle w:val="Tabletext0"/>
            </w:pPr>
          </w:p>
        </w:tc>
        <w:tc>
          <w:tcPr>
            <w:tcW w:w="655" w:type="pct"/>
          </w:tcPr>
          <w:p w14:paraId="336D2721" w14:textId="77777777" w:rsidR="00CA09EE" w:rsidRPr="00E14149" w:rsidRDefault="00CA09EE" w:rsidP="00BD57F2">
            <w:pPr>
              <w:pStyle w:val="Tabletext0"/>
            </w:pPr>
          </w:p>
        </w:tc>
        <w:tc>
          <w:tcPr>
            <w:tcW w:w="1388" w:type="pct"/>
          </w:tcPr>
          <w:p w14:paraId="7D82FCBE" w14:textId="77777777" w:rsidR="00CA09EE" w:rsidRPr="00E14149" w:rsidRDefault="00CA09EE" w:rsidP="00BD57F2">
            <w:pPr>
              <w:pStyle w:val="Tabletext0"/>
            </w:pPr>
          </w:p>
        </w:tc>
        <w:tc>
          <w:tcPr>
            <w:tcW w:w="873" w:type="pct"/>
          </w:tcPr>
          <w:p w14:paraId="25270A79" w14:textId="77777777" w:rsidR="00CA09EE" w:rsidRPr="00E14149" w:rsidRDefault="00CA09EE" w:rsidP="00BD57F2">
            <w:pPr>
              <w:pStyle w:val="Tabletext0"/>
            </w:pPr>
          </w:p>
        </w:tc>
      </w:tr>
      <w:tr w:rsidR="00CA09EE" w:rsidRPr="00E14149" w14:paraId="5C6ADA23" w14:textId="77777777" w:rsidTr="00BD57F2">
        <w:trPr>
          <w:trHeight w:val="206"/>
        </w:trPr>
        <w:tc>
          <w:tcPr>
            <w:tcW w:w="1559" w:type="pct"/>
          </w:tcPr>
          <w:p w14:paraId="7FDD4DA0" w14:textId="77777777" w:rsidR="00CA09EE" w:rsidRPr="00A13BC9" w:rsidRDefault="00CA09EE" w:rsidP="00A13BC9">
            <w:pPr>
              <w:pStyle w:val="Tabletext0"/>
            </w:pPr>
            <w:r w:rsidRPr="00A13BC9">
              <w:t>Identify outstanding work</w:t>
            </w:r>
          </w:p>
        </w:tc>
        <w:tc>
          <w:tcPr>
            <w:tcW w:w="525" w:type="pct"/>
          </w:tcPr>
          <w:p w14:paraId="67F7FDD1" w14:textId="77777777" w:rsidR="00CA09EE" w:rsidRPr="00E14149" w:rsidRDefault="00CA09EE" w:rsidP="00BD57F2">
            <w:pPr>
              <w:pStyle w:val="Tabletext0"/>
            </w:pPr>
          </w:p>
        </w:tc>
        <w:tc>
          <w:tcPr>
            <w:tcW w:w="655" w:type="pct"/>
          </w:tcPr>
          <w:p w14:paraId="2FD11D28" w14:textId="77777777" w:rsidR="00CA09EE" w:rsidRPr="00E14149" w:rsidRDefault="00CA09EE" w:rsidP="00BD57F2">
            <w:pPr>
              <w:pStyle w:val="Tabletext0"/>
            </w:pPr>
          </w:p>
        </w:tc>
        <w:tc>
          <w:tcPr>
            <w:tcW w:w="1388" w:type="pct"/>
          </w:tcPr>
          <w:p w14:paraId="04586665" w14:textId="77777777" w:rsidR="00CA09EE" w:rsidRPr="00E14149" w:rsidRDefault="00CA09EE" w:rsidP="00BD57F2">
            <w:pPr>
              <w:pStyle w:val="Tabletext0"/>
            </w:pPr>
          </w:p>
        </w:tc>
        <w:tc>
          <w:tcPr>
            <w:tcW w:w="873" w:type="pct"/>
          </w:tcPr>
          <w:p w14:paraId="4E5CE285" w14:textId="77777777" w:rsidR="00CA09EE" w:rsidRPr="00E14149" w:rsidRDefault="00CA09EE" w:rsidP="00BD57F2">
            <w:pPr>
              <w:pStyle w:val="Tabletext0"/>
            </w:pPr>
          </w:p>
        </w:tc>
      </w:tr>
      <w:tr w:rsidR="00CA09EE" w:rsidRPr="00E14149" w14:paraId="771F4D9F" w14:textId="77777777" w:rsidTr="00BD57F2">
        <w:trPr>
          <w:trHeight w:val="206"/>
        </w:trPr>
        <w:tc>
          <w:tcPr>
            <w:tcW w:w="1559" w:type="pct"/>
          </w:tcPr>
          <w:p w14:paraId="0A3F580B" w14:textId="77777777" w:rsidR="00CA09EE" w:rsidRPr="00A13BC9" w:rsidRDefault="00CA09EE" w:rsidP="00A13BC9">
            <w:pPr>
              <w:pStyle w:val="Tabletext0"/>
            </w:pPr>
            <w:r w:rsidRPr="00A13BC9">
              <w:t>Sign-off agreed by Project Sponsor</w:t>
            </w:r>
          </w:p>
        </w:tc>
        <w:tc>
          <w:tcPr>
            <w:tcW w:w="525" w:type="pct"/>
          </w:tcPr>
          <w:p w14:paraId="3B2163FB" w14:textId="77777777" w:rsidR="00CA09EE" w:rsidRPr="00E14149" w:rsidRDefault="00CA09EE" w:rsidP="00BD57F2">
            <w:pPr>
              <w:pStyle w:val="Tabletext0"/>
            </w:pPr>
          </w:p>
        </w:tc>
        <w:tc>
          <w:tcPr>
            <w:tcW w:w="655" w:type="pct"/>
          </w:tcPr>
          <w:p w14:paraId="0B0560B0" w14:textId="77777777" w:rsidR="00CA09EE" w:rsidRPr="00E14149" w:rsidRDefault="00CA09EE" w:rsidP="00BD57F2">
            <w:pPr>
              <w:pStyle w:val="Tabletext0"/>
            </w:pPr>
          </w:p>
        </w:tc>
        <w:tc>
          <w:tcPr>
            <w:tcW w:w="1388" w:type="pct"/>
          </w:tcPr>
          <w:p w14:paraId="685B04DF" w14:textId="77777777" w:rsidR="00CA09EE" w:rsidRPr="00E14149" w:rsidRDefault="00CA09EE" w:rsidP="00BD57F2">
            <w:pPr>
              <w:pStyle w:val="Tabletext0"/>
            </w:pPr>
          </w:p>
        </w:tc>
        <w:tc>
          <w:tcPr>
            <w:tcW w:w="873" w:type="pct"/>
          </w:tcPr>
          <w:p w14:paraId="06D6BD0D" w14:textId="77777777" w:rsidR="00CA09EE" w:rsidRPr="00E14149" w:rsidRDefault="00CA09EE" w:rsidP="00BD57F2">
            <w:pPr>
              <w:pStyle w:val="Tabletext0"/>
            </w:pPr>
          </w:p>
        </w:tc>
      </w:tr>
      <w:tr w:rsidR="00CA09EE" w:rsidRPr="00E14149" w14:paraId="75A74859" w14:textId="77777777" w:rsidTr="00BD57F2">
        <w:trPr>
          <w:trHeight w:val="206"/>
        </w:trPr>
        <w:tc>
          <w:tcPr>
            <w:tcW w:w="1559" w:type="pct"/>
          </w:tcPr>
          <w:p w14:paraId="06F1CBEB" w14:textId="77777777" w:rsidR="00CA09EE" w:rsidRPr="00A13BC9" w:rsidRDefault="00CA09EE" w:rsidP="00A13BC9">
            <w:pPr>
              <w:pStyle w:val="Tabletext0"/>
            </w:pPr>
            <w:r w:rsidRPr="00A13BC9">
              <w:t>Sign-off agreed by Steering Committee</w:t>
            </w:r>
          </w:p>
        </w:tc>
        <w:tc>
          <w:tcPr>
            <w:tcW w:w="525" w:type="pct"/>
          </w:tcPr>
          <w:p w14:paraId="0528B34B" w14:textId="77777777" w:rsidR="00CA09EE" w:rsidRPr="00E14149" w:rsidRDefault="00CA09EE" w:rsidP="00BD57F2">
            <w:pPr>
              <w:pStyle w:val="Tabletext0"/>
            </w:pPr>
          </w:p>
        </w:tc>
        <w:tc>
          <w:tcPr>
            <w:tcW w:w="655" w:type="pct"/>
          </w:tcPr>
          <w:p w14:paraId="0572EB36" w14:textId="77777777" w:rsidR="00CA09EE" w:rsidRPr="00E14149" w:rsidRDefault="00CA09EE" w:rsidP="00BD57F2">
            <w:pPr>
              <w:pStyle w:val="Tabletext0"/>
            </w:pPr>
          </w:p>
        </w:tc>
        <w:tc>
          <w:tcPr>
            <w:tcW w:w="1388" w:type="pct"/>
          </w:tcPr>
          <w:p w14:paraId="24B63B7A" w14:textId="77777777" w:rsidR="00CA09EE" w:rsidRPr="00E14149" w:rsidRDefault="00CA09EE" w:rsidP="00BD57F2">
            <w:pPr>
              <w:pStyle w:val="Tabletext0"/>
            </w:pPr>
          </w:p>
        </w:tc>
        <w:tc>
          <w:tcPr>
            <w:tcW w:w="873" w:type="pct"/>
          </w:tcPr>
          <w:p w14:paraId="7E148E62" w14:textId="77777777" w:rsidR="00CA09EE" w:rsidRPr="00E14149" w:rsidRDefault="00CA09EE" w:rsidP="00BD57F2">
            <w:pPr>
              <w:pStyle w:val="Tabletext0"/>
            </w:pPr>
          </w:p>
        </w:tc>
      </w:tr>
      <w:tr w:rsidR="00CA09EE" w:rsidRPr="00E14149" w14:paraId="25AED8E4" w14:textId="77777777" w:rsidTr="00BD57F2">
        <w:trPr>
          <w:trHeight w:val="206"/>
        </w:trPr>
        <w:tc>
          <w:tcPr>
            <w:tcW w:w="1559" w:type="pct"/>
          </w:tcPr>
          <w:p w14:paraId="2D8F7D30" w14:textId="77777777" w:rsidR="00CA09EE" w:rsidRPr="00A13BC9" w:rsidRDefault="00CA09EE" w:rsidP="00A13BC9">
            <w:pPr>
              <w:pStyle w:val="Tabletext0"/>
            </w:pPr>
            <w:r w:rsidRPr="00A13BC9">
              <w:t>Sign-off agreed by client/customer</w:t>
            </w:r>
          </w:p>
        </w:tc>
        <w:tc>
          <w:tcPr>
            <w:tcW w:w="525" w:type="pct"/>
          </w:tcPr>
          <w:p w14:paraId="74C261D7" w14:textId="77777777" w:rsidR="00CA09EE" w:rsidRPr="00E14149" w:rsidRDefault="00CA09EE" w:rsidP="00BD57F2">
            <w:pPr>
              <w:pStyle w:val="Tabletext0"/>
            </w:pPr>
          </w:p>
        </w:tc>
        <w:tc>
          <w:tcPr>
            <w:tcW w:w="655" w:type="pct"/>
          </w:tcPr>
          <w:p w14:paraId="60307947" w14:textId="77777777" w:rsidR="00CA09EE" w:rsidRPr="00E14149" w:rsidRDefault="00CA09EE" w:rsidP="00BD57F2">
            <w:pPr>
              <w:pStyle w:val="Tabletext0"/>
            </w:pPr>
          </w:p>
        </w:tc>
        <w:tc>
          <w:tcPr>
            <w:tcW w:w="1388" w:type="pct"/>
          </w:tcPr>
          <w:p w14:paraId="3EA98284" w14:textId="77777777" w:rsidR="00CA09EE" w:rsidRPr="00E14149" w:rsidRDefault="00CA09EE" w:rsidP="00BD57F2">
            <w:pPr>
              <w:pStyle w:val="Tabletext0"/>
            </w:pPr>
          </w:p>
        </w:tc>
        <w:tc>
          <w:tcPr>
            <w:tcW w:w="873" w:type="pct"/>
          </w:tcPr>
          <w:p w14:paraId="0800E71C" w14:textId="77777777" w:rsidR="00CA09EE" w:rsidRPr="00E14149" w:rsidRDefault="00CA09EE" w:rsidP="00BD57F2">
            <w:pPr>
              <w:pStyle w:val="Tabletext0"/>
            </w:pPr>
          </w:p>
        </w:tc>
      </w:tr>
      <w:tr w:rsidR="00CA09EE" w:rsidRPr="00E14149" w14:paraId="7494D972" w14:textId="77777777" w:rsidTr="00BD57F2">
        <w:trPr>
          <w:trHeight w:val="206"/>
        </w:trPr>
        <w:tc>
          <w:tcPr>
            <w:tcW w:w="1559" w:type="pct"/>
          </w:tcPr>
          <w:p w14:paraId="3FC373C0" w14:textId="77777777" w:rsidR="00CA09EE" w:rsidRPr="00A13BC9" w:rsidRDefault="00CA09EE" w:rsidP="00A13BC9">
            <w:pPr>
              <w:pStyle w:val="Tabletext0"/>
            </w:pPr>
            <w:r w:rsidRPr="00A13BC9">
              <w:t xml:space="preserve">Sign-off agreed by </w:t>
            </w:r>
            <w:proofErr w:type="gramStart"/>
            <w:r w:rsidRPr="00A13BC9">
              <w:t>other</w:t>
            </w:r>
            <w:proofErr w:type="gramEnd"/>
            <w:r w:rsidRPr="00A13BC9">
              <w:t xml:space="preserve"> stakeholder (specify)</w:t>
            </w:r>
          </w:p>
        </w:tc>
        <w:tc>
          <w:tcPr>
            <w:tcW w:w="525" w:type="pct"/>
          </w:tcPr>
          <w:p w14:paraId="483C6D2F" w14:textId="77777777" w:rsidR="00CA09EE" w:rsidRPr="00E14149" w:rsidRDefault="00CA09EE" w:rsidP="00BD57F2">
            <w:pPr>
              <w:pStyle w:val="Tabletext0"/>
            </w:pPr>
          </w:p>
        </w:tc>
        <w:tc>
          <w:tcPr>
            <w:tcW w:w="655" w:type="pct"/>
          </w:tcPr>
          <w:p w14:paraId="51357525" w14:textId="77777777" w:rsidR="00CA09EE" w:rsidRPr="00E14149" w:rsidRDefault="00CA09EE" w:rsidP="00BD57F2">
            <w:pPr>
              <w:pStyle w:val="Tabletext0"/>
            </w:pPr>
          </w:p>
        </w:tc>
        <w:tc>
          <w:tcPr>
            <w:tcW w:w="1388" w:type="pct"/>
          </w:tcPr>
          <w:p w14:paraId="0ADBFAD0" w14:textId="77777777" w:rsidR="00CA09EE" w:rsidRPr="00E14149" w:rsidRDefault="00CA09EE" w:rsidP="00BD57F2">
            <w:pPr>
              <w:pStyle w:val="Tabletext0"/>
            </w:pPr>
          </w:p>
        </w:tc>
        <w:tc>
          <w:tcPr>
            <w:tcW w:w="873" w:type="pct"/>
          </w:tcPr>
          <w:p w14:paraId="3431C665" w14:textId="77777777" w:rsidR="00CA09EE" w:rsidRPr="00E14149" w:rsidRDefault="00CA09EE" w:rsidP="00BD57F2">
            <w:pPr>
              <w:pStyle w:val="Tabletext0"/>
            </w:pPr>
          </w:p>
        </w:tc>
      </w:tr>
      <w:tr w:rsidR="00CA09EE" w:rsidRPr="00E14149" w14:paraId="345AFB0D" w14:textId="77777777" w:rsidTr="00BD57F2">
        <w:trPr>
          <w:trHeight w:val="206"/>
        </w:trPr>
        <w:tc>
          <w:tcPr>
            <w:tcW w:w="1559" w:type="pct"/>
          </w:tcPr>
          <w:p w14:paraId="0D66D291" w14:textId="77777777" w:rsidR="00CA09EE" w:rsidRPr="00A13BC9" w:rsidRDefault="00CA09EE" w:rsidP="00A13BC9">
            <w:pPr>
              <w:pStyle w:val="Tabletext0"/>
            </w:pPr>
            <w:r w:rsidRPr="00A13BC9">
              <w:t>Prepare final delivery instructions</w:t>
            </w:r>
          </w:p>
        </w:tc>
        <w:tc>
          <w:tcPr>
            <w:tcW w:w="525" w:type="pct"/>
          </w:tcPr>
          <w:p w14:paraId="3CA8CABC" w14:textId="77777777" w:rsidR="00CA09EE" w:rsidRPr="00E14149" w:rsidRDefault="00CA09EE" w:rsidP="00BD57F2">
            <w:pPr>
              <w:pStyle w:val="Tabletext0"/>
            </w:pPr>
          </w:p>
        </w:tc>
        <w:tc>
          <w:tcPr>
            <w:tcW w:w="655" w:type="pct"/>
          </w:tcPr>
          <w:p w14:paraId="327661C5" w14:textId="77777777" w:rsidR="00CA09EE" w:rsidRPr="00E14149" w:rsidRDefault="00CA09EE" w:rsidP="00BD57F2">
            <w:pPr>
              <w:pStyle w:val="Tabletext0"/>
            </w:pPr>
          </w:p>
        </w:tc>
        <w:tc>
          <w:tcPr>
            <w:tcW w:w="1388" w:type="pct"/>
          </w:tcPr>
          <w:p w14:paraId="02918362" w14:textId="77777777" w:rsidR="00CA09EE" w:rsidRPr="00E14149" w:rsidRDefault="00CA09EE" w:rsidP="00BD57F2">
            <w:pPr>
              <w:pStyle w:val="Tabletext0"/>
            </w:pPr>
          </w:p>
        </w:tc>
        <w:tc>
          <w:tcPr>
            <w:tcW w:w="873" w:type="pct"/>
          </w:tcPr>
          <w:p w14:paraId="2369FEA6" w14:textId="77777777" w:rsidR="00CA09EE" w:rsidRPr="00E14149" w:rsidRDefault="00CA09EE" w:rsidP="00BD57F2">
            <w:pPr>
              <w:pStyle w:val="Tabletext0"/>
            </w:pPr>
          </w:p>
        </w:tc>
      </w:tr>
      <w:tr w:rsidR="00CA09EE" w:rsidRPr="00E14149" w14:paraId="692C4DA2" w14:textId="77777777" w:rsidTr="00BD57F2">
        <w:trPr>
          <w:trHeight w:val="206"/>
        </w:trPr>
        <w:tc>
          <w:tcPr>
            <w:tcW w:w="1559" w:type="pct"/>
            <w:shd w:val="clear" w:color="auto" w:fill="E6EAF6" w:themeFill="background1"/>
          </w:tcPr>
          <w:p w14:paraId="215DFCEA" w14:textId="77777777" w:rsidR="00CA09EE" w:rsidRPr="00E14149" w:rsidRDefault="00CA09EE" w:rsidP="00BD57F2">
            <w:pPr>
              <w:pStyle w:val="Tabletext0"/>
              <w:rPr>
                <w:b/>
                <w:bCs/>
              </w:rPr>
            </w:pPr>
            <w:r w:rsidRPr="00E14149">
              <w:rPr>
                <w:b/>
                <w:bCs/>
              </w:rPr>
              <w:t>Financials</w:t>
            </w:r>
          </w:p>
        </w:tc>
        <w:tc>
          <w:tcPr>
            <w:tcW w:w="525" w:type="pct"/>
            <w:shd w:val="clear" w:color="auto" w:fill="E6EAF6" w:themeFill="background1"/>
          </w:tcPr>
          <w:p w14:paraId="2DBC52A8" w14:textId="77777777" w:rsidR="00CA09EE" w:rsidRPr="00E14149" w:rsidRDefault="00CA09EE" w:rsidP="00BD57F2">
            <w:pPr>
              <w:pStyle w:val="Tabletext0"/>
              <w:rPr>
                <w:b/>
                <w:bCs/>
              </w:rPr>
            </w:pPr>
          </w:p>
        </w:tc>
        <w:tc>
          <w:tcPr>
            <w:tcW w:w="655" w:type="pct"/>
            <w:shd w:val="clear" w:color="auto" w:fill="E6EAF6" w:themeFill="background1"/>
          </w:tcPr>
          <w:p w14:paraId="2CBBD2F8" w14:textId="77777777" w:rsidR="00CA09EE" w:rsidRPr="00E14149" w:rsidRDefault="00CA09EE" w:rsidP="00BD57F2">
            <w:pPr>
              <w:pStyle w:val="Tabletext0"/>
              <w:rPr>
                <w:b/>
                <w:bCs/>
              </w:rPr>
            </w:pPr>
          </w:p>
        </w:tc>
        <w:tc>
          <w:tcPr>
            <w:tcW w:w="1388" w:type="pct"/>
            <w:shd w:val="clear" w:color="auto" w:fill="E6EAF6" w:themeFill="background1"/>
          </w:tcPr>
          <w:p w14:paraId="3C994910" w14:textId="77777777" w:rsidR="00CA09EE" w:rsidRPr="00E14149" w:rsidRDefault="00CA09EE" w:rsidP="00BD57F2">
            <w:pPr>
              <w:pStyle w:val="Tabletext0"/>
              <w:rPr>
                <w:b/>
                <w:bCs/>
              </w:rPr>
            </w:pPr>
          </w:p>
        </w:tc>
        <w:tc>
          <w:tcPr>
            <w:tcW w:w="873" w:type="pct"/>
            <w:shd w:val="clear" w:color="auto" w:fill="E6EAF6" w:themeFill="background1"/>
          </w:tcPr>
          <w:p w14:paraId="5F94C3E7" w14:textId="77777777" w:rsidR="00CA09EE" w:rsidRPr="00E14149" w:rsidRDefault="00CA09EE" w:rsidP="00BD57F2">
            <w:pPr>
              <w:pStyle w:val="Tabletext0"/>
              <w:rPr>
                <w:b/>
                <w:bCs/>
              </w:rPr>
            </w:pPr>
          </w:p>
        </w:tc>
      </w:tr>
      <w:tr w:rsidR="00CA09EE" w:rsidRPr="00E14149" w14:paraId="3DB716E0" w14:textId="77777777" w:rsidTr="00BD57F2">
        <w:trPr>
          <w:trHeight w:val="206"/>
        </w:trPr>
        <w:tc>
          <w:tcPr>
            <w:tcW w:w="1559" w:type="pct"/>
          </w:tcPr>
          <w:p w14:paraId="63AB1C16" w14:textId="77777777" w:rsidR="00CA09EE" w:rsidRPr="00E14149" w:rsidRDefault="00CA09EE" w:rsidP="00BD57F2">
            <w:pPr>
              <w:pStyle w:val="Tabletext0"/>
            </w:pPr>
            <w:r w:rsidRPr="00E14149">
              <w:t xml:space="preserve">Ensure all third party invoices are submitted </w:t>
            </w:r>
          </w:p>
        </w:tc>
        <w:tc>
          <w:tcPr>
            <w:tcW w:w="525" w:type="pct"/>
          </w:tcPr>
          <w:p w14:paraId="366168D6" w14:textId="77777777" w:rsidR="00CA09EE" w:rsidRPr="00E14149" w:rsidRDefault="00CA09EE" w:rsidP="00BD57F2">
            <w:pPr>
              <w:pStyle w:val="Tabletext0"/>
            </w:pPr>
          </w:p>
        </w:tc>
        <w:tc>
          <w:tcPr>
            <w:tcW w:w="655" w:type="pct"/>
          </w:tcPr>
          <w:p w14:paraId="51FFA259" w14:textId="77777777" w:rsidR="00CA09EE" w:rsidRPr="00E14149" w:rsidRDefault="00CA09EE" w:rsidP="00BD57F2">
            <w:pPr>
              <w:pStyle w:val="Tabletext0"/>
            </w:pPr>
          </w:p>
        </w:tc>
        <w:tc>
          <w:tcPr>
            <w:tcW w:w="1388" w:type="pct"/>
          </w:tcPr>
          <w:p w14:paraId="57040A8B" w14:textId="77777777" w:rsidR="00CA09EE" w:rsidRPr="00E14149" w:rsidRDefault="00CA09EE" w:rsidP="00BD57F2">
            <w:pPr>
              <w:pStyle w:val="Tabletext0"/>
            </w:pPr>
          </w:p>
        </w:tc>
        <w:tc>
          <w:tcPr>
            <w:tcW w:w="873" w:type="pct"/>
          </w:tcPr>
          <w:p w14:paraId="51156B02" w14:textId="77777777" w:rsidR="00CA09EE" w:rsidRPr="00E14149" w:rsidRDefault="00CA09EE" w:rsidP="00BD57F2">
            <w:pPr>
              <w:pStyle w:val="Tabletext0"/>
            </w:pPr>
          </w:p>
        </w:tc>
      </w:tr>
      <w:tr w:rsidR="00CA09EE" w:rsidRPr="00E14149" w14:paraId="6746C715" w14:textId="77777777" w:rsidTr="00BD57F2">
        <w:trPr>
          <w:trHeight w:val="206"/>
        </w:trPr>
        <w:tc>
          <w:tcPr>
            <w:tcW w:w="1559" w:type="pct"/>
          </w:tcPr>
          <w:p w14:paraId="33F55F79" w14:textId="77777777" w:rsidR="00CA09EE" w:rsidRPr="00E14149" w:rsidRDefault="00CA09EE" w:rsidP="00BD57F2">
            <w:pPr>
              <w:pStyle w:val="Tabletext0"/>
            </w:pPr>
            <w:r w:rsidRPr="00E14149">
              <w:t>Pay all contractors</w:t>
            </w:r>
          </w:p>
        </w:tc>
        <w:tc>
          <w:tcPr>
            <w:tcW w:w="525" w:type="pct"/>
          </w:tcPr>
          <w:p w14:paraId="675C8576" w14:textId="77777777" w:rsidR="00CA09EE" w:rsidRPr="00E14149" w:rsidRDefault="00CA09EE" w:rsidP="00BD57F2">
            <w:pPr>
              <w:pStyle w:val="Tabletext0"/>
            </w:pPr>
          </w:p>
        </w:tc>
        <w:tc>
          <w:tcPr>
            <w:tcW w:w="655" w:type="pct"/>
          </w:tcPr>
          <w:p w14:paraId="6378FE45" w14:textId="77777777" w:rsidR="00CA09EE" w:rsidRPr="00E14149" w:rsidRDefault="00CA09EE" w:rsidP="00BD57F2">
            <w:pPr>
              <w:pStyle w:val="Tabletext0"/>
            </w:pPr>
          </w:p>
        </w:tc>
        <w:tc>
          <w:tcPr>
            <w:tcW w:w="1388" w:type="pct"/>
          </w:tcPr>
          <w:p w14:paraId="33BF8751" w14:textId="77777777" w:rsidR="00CA09EE" w:rsidRPr="00E14149" w:rsidRDefault="00CA09EE" w:rsidP="00BD57F2">
            <w:pPr>
              <w:pStyle w:val="Tabletext0"/>
            </w:pPr>
          </w:p>
        </w:tc>
        <w:tc>
          <w:tcPr>
            <w:tcW w:w="873" w:type="pct"/>
          </w:tcPr>
          <w:p w14:paraId="55B6F7A1" w14:textId="77777777" w:rsidR="00CA09EE" w:rsidRPr="00E14149" w:rsidRDefault="00CA09EE" w:rsidP="00BD57F2">
            <w:pPr>
              <w:pStyle w:val="Tabletext0"/>
            </w:pPr>
          </w:p>
        </w:tc>
      </w:tr>
      <w:tr w:rsidR="00CA09EE" w:rsidRPr="00E14149" w14:paraId="4BE8E20E" w14:textId="77777777" w:rsidTr="00BD57F2">
        <w:trPr>
          <w:trHeight w:val="206"/>
        </w:trPr>
        <w:tc>
          <w:tcPr>
            <w:tcW w:w="1559" w:type="pct"/>
          </w:tcPr>
          <w:p w14:paraId="21506A8A" w14:textId="77777777" w:rsidR="00CA09EE" w:rsidRPr="00E14149" w:rsidRDefault="00CA09EE" w:rsidP="00BD57F2">
            <w:pPr>
              <w:pStyle w:val="Tabletext0"/>
            </w:pPr>
            <w:r w:rsidRPr="00E14149">
              <w:t>Pay all suppliers</w:t>
            </w:r>
          </w:p>
        </w:tc>
        <w:tc>
          <w:tcPr>
            <w:tcW w:w="525" w:type="pct"/>
          </w:tcPr>
          <w:p w14:paraId="2513F7EB" w14:textId="77777777" w:rsidR="00CA09EE" w:rsidRPr="00E14149" w:rsidRDefault="00CA09EE" w:rsidP="00BD57F2">
            <w:pPr>
              <w:pStyle w:val="Tabletext0"/>
            </w:pPr>
          </w:p>
        </w:tc>
        <w:tc>
          <w:tcPr>
            <w:tcW w:w="655" w:type="pct"/>
          </w:tcPr>
          <w:p w14:paraId="0A1AA64D" w14:textId="77777777" w:rsidR="00CA09EE" w:rsidRPr="00E14149" w:rsidRDefault="00CA09EE" w:rsidP="00BD57F2">
            <w:pPr>
              <w:pStyle w:val="Tabletext0"/>
            </w:pPr>
          </w:p>
        </w:tc>
        <w:tc>
          <w:tcPr>
            <w:tcW w:w="1388" w:type="pct"/>
          </w:tcPr>
          <w:p w14:paraId="3B6A86BB" w14:textId="77777777" w:rsidR="00CA09EE" w:rsidRPr="00E14149" w:rsidRDefault="00CA09EE" w:rsidP="00BD57F2">
            <w:pPr>
              <w:pStyle w:val="Tabletext0"/>
            </w:pPr>
          </w:p>
        </w:tc>
        <w:tc>
          <w:tcPr>
            <w:tcW w:w="873" w:type="pct"/>
          </w:tcPr>
          <w:p w14:paraId="00BF749A" w14:textId="77777777" w:rsidR="00CA09EE" w:rsidRPr="00E14149" w:rsidRDefault="00CA09EE" w:rsidP="00BD57F2">
            <w:pPr>
              <w:pStyle w:val="Tabletext0"/>
            </w:pPr>
          </w:p>
        </w:tc>
      </w:tr>
      <w:tr w:rsidR="00CA09EE" w:rsidRPr="00E14149" w14:paraId="10F4A9F2" w14:textId="77777777" w:rsidTr="00BD57F2">
        <w:trPr>
          <w:trHeight w:val="206"/>
        </w:trPr>
        <w:tc>
          <w:tcPr>
            <w:tcW w:w="1559" w:type="pct"/>
          </w:tcPr>
          <w:p w14:paraId="40351013" w14:textId="77777777" w:rsidR="00CA09EE" w:rsidRPr="00E14149" w:rsidRDefault="00CA09EE" w:rsidP="00BD57F2">
            <w:pPr>
              <w:pStyle w:val="Tabletext0"/>
            </w:pPr>
            <w:r w:rsidRPr="00E14149">
              <w:t>Ensure time sheets/logs up-to date</w:t>
            </w:r>
          </w:p>
        </w:tc>
        <w:tc>
          <w:tcPr>
            <w:tcW w:w="525" w:type="pct"/>
          </w:tcPr>
          <w:p w14:paraId="4EB677CD" w14:textId="77777777" w:rsidR="00CA09EE" w:rsidRPr="00E14149" w:rsidRDefault="00CA09EE" w:rsidP="00BD57F2">
            <w:pPr>
              <w:pStyle w:val="Tabletext0"/>
            </w:pPr>
          </w:p>
        </w:tc>
        <w:tc>
          <w:tcPr>
            <w:tcW w:w="655" w:type="pct"/>
          </w:tcPr>
          <w:p w14:paraId="491ED794" w14:textId="77777777" w:rsidR="00CA09EE" w:rsidRPr="00E14149" w:rsidRDefault="00CA09EE" w:rsidP="00BD57F2">
            <w:pPr>
              <w:pStyle w:val="Tabletext0"/>
            </w:pPr>
          </w:p>
        </w:tc>
        <w:tc>
          <w:tcPr>
            <w:tcW w:w="1388" w:type="pct"/>
          </w:tcPr>
          <w:p w14:paraId="3F411604" w14:textId="77777777" w:rsidR="00CA09EE" w:rsidRPr="00E14149" w:rsidRDefault="00CA09EE" w:rsidP="00BD57F2">
            <w:pPr>
              <w:pStyle w:val="Tabletext0"/>
            </w:pPr>
          </w:p>
        </w:tc>
        <w:tc>
          <w:tcPr>
            <w:tcW w:w="873" w:type="pct"/>
          </w:tcPr>
          <w:p w14:paraId="3EF67BB5" w14:textId="77777777" w:rsidR="00CA09EE" w:rsidRPr="00E14149" w:rsidRDefault="00CA09EE" w:rsidP="00BD57F2">
            <w:pPr>
              <w:pStyle w:val="Tabletext0"/>
            </w:pPr>
          </w:p>
        </w:tc>
      </w:tr>
      <w:tr w:rsidR="00CA09EE" w:rsidRPr="00E14149" w14:paraId="7B2081DE" w14:textId="77777777" w:rsidTr="00BD57F2">
        <w:trPr>
          <w:trHeight w:val="206"/>
        </w:trPr>
        <w:tc>
          <w:tcPr>
            <w:tcW w:w="1559" w:type="pct"/>
          </w:tcPr>
          <w:p w14:paraId="15285E91" w14:textId="77777777" w:rsidR="00CA09EE" w:rsidRPr="00E14149" w:rsidRDefault="00CA09EE" w:rsidP="00BD57F2">
            <w:pPr>
              <w:pStyle w:val="Tabletext0"/>
            </w:pPr>
            <w:r w:rsidRPr="00E14149">
              <w:lastRenderedPageBreak/>
              <w:t>Claim any in kind or co-contribution amounts related to funding</w:t>
            </w:r>
          </w:p>
        </w:tc>
        <w:tc>
          <w:tcPr>
            <w:tcW w:w="525" w:type="pct"/>
          </w:tcPr>
          <w:p w14:paraId="48C09640" w14:textId="77777777" w:rsidR="00CA09EE" w:rsidRPr="00E14149" w:rsidRDefault="00CA09EE" w:rsidP="00BD57F2">
            <w:pPr>
              <w:pStyle w:val="Tabletext0"/>
            </w:pPr>
          </w:p>
        </w:tc>
        <w:tc>
          <w:tcPr>
            <w:tcW w:w="655" w:type="pct"/>
          </w:tcPr>
          <w:p w14:paraId="1F50EA39" w14:textId="77777777" w:rsidR="00CA09EE" w:rsidRPr="00E14149" w:rsidRDefault="00CA09EE" w:rsidP="00BD57F2">
            <w:pPr>
              <w:pStyle w:val="Tabletext0"/>
            </w:pPr>
          </w:p>
        </w:tc>
        <w:tc>
          <w:tcPr>
            <w:tcW w:w="1388" w:type="pct"/>
          </w:tcPr>
          <w:p w14:paraId="7E363F6E" w14:textId="77777777" w:rsidR="00CA09EE" w:rsidRPr="00E14149" w:rsidRDefault="00CA09EE" w:rsidP="00BD57F2">
            <w:pPr>
              <w:pStyle w:val="Tabletext0"/>
            </w:pPr>
          </w:p>
        </w:tc>
        <w:tc>
          <w:tcPr>
            <w:tcW w:w="873" w:type="pct"/>
          </w:tcPr>
          <w:p w14:paraId="022C5E0B" w14:textId="77777777" w:rsidR="00CA09EE" w:rsidRPr="00E14149" w:rsidRDefault="00CA09EE" w:rsidP="00BD57F2">
            <w:pPr>
              <w:pStyle w:val="Tabletext0"/>
            </w:pPr>
          </w:p>
        </w:tc>
      </w:tr>
      <w:tr w:rsidR="00CA09EE" w:rsidRPr="00E14149" w14:paraId="1B89EDA8" w14:textId="77777777" w:rsidTr="00BD57F2">
        <w:trPr>
          <w:trHeight w:val="206"/>
        </w:trPr>
        <w:tc>
          <w:tcPr>
            <w:tcW w:w="1559" w:type="pct"/>
          </w:tcPr>
          <w:p w14:paraId="2923127F" w14:textId="77777777" w:rsidR="00CA09EE" w:rsidRPr="00E14149" w:rsidRDefault="00CA09EE" w:rsidP="00BD57F2">
            <w:pPr>
              <w:pStyle w:val="Tabletext0"/>
            </w:pPr>
            <w:r w:rsidRPr="00E14149">
              <w:t>Financial report completed (budget vs actual expenditure)*</w:t>
            </w:r>
          </w:p>
        </w:tc>
        <w:tc>
          <w:tcPr>
            <w:tcW w:w="525" w:type="pct"/>
          </w:tcPr>
          <w:p w14:paraId="41894B75" w14:textId="77777777" w:rsidR="00CA09EE" w:rsidRPr="00E14149" w:rsidRDefault="00CA09EE" w:rsidP="00BD57F2">
            <w:pPr>
              <w:pStyle w:val="Tabletext0"/>
            </w:pPr>
          </w:p>
        </w:tc>
        <w:tc>
          <w:tcPr>
            <w:tcW w:w="655" w:type="pct"/>
          </w:tcPr>
          <w:p w14:paraId="4B209F9F" w14:textId="77777777" w:rsidR="00CA09EE" w:rsidRPr="00E14149" w:rsidRDefault="00CA09EE" w:rsidP="00BD57F2">
            <w:pPr>
              <w:pStyle w:val="Tabletext0"/>
            </w:pPr>
          </w:p>
        </w:tc>
        <w:tc>
          <w:tcPr>
            <w:tcW w:w="1388" w:type="pct"/>
          </w:tcPr>
          <w:p w14:paraId="3D98619E" w14:textId="77777777" w:rsidR="00CA09EE" w:rsidRPr="00E14149" w:rsidRDefault="00CA09EE" w:rsidP="00BD57F2">
            <w:pPr>
              <w:pStyle w:val="Tabletext0"/>
            </w:pPr>
          </w:p>
        </w:tc>
        <w:tc>
          <w:tcPr>
            <w:tcW w:w="873" w:type="pct"/>
          </w:tcPr>
          <w:p w14:paraId="19E5AF7C" w14:textId="77777777" w:rsidR="00CA09EE" w:rsidRPr="00E14149" w:rsidRDefault="00CA09EE" w:rsidP="00BD57F2">
            <w:pPr>
              <w:pStyle w:val="Tabletext0"/>
            </w:pPr>
          </w:p>
        </w:tc>
      </w:tr>
      <w:tr w:rsidR="00CA09EE" w:rsidRPr="00E14149" w14:paraId="0CE1FDB7" w14:textId="77777777" w:rsidTr="00BD57F2">
        <w:trPr>
          <w:trHeight w:val="206"/>
        </w:trPr>
        <w:tc>
          <w:tcPr>
            <w:tcW w:w="1559" w:type="pct"/>
          </w:tcPr>
          <w:p w14:paraId="156F160F" w14:textId="77777777" w:rsidR="00CA09EE" w:rsidRPr="00E14149" w:rsidRDefault="00CA09EE" w:rsidP="00BD57F2">
            <w:pPr>
              <w:pStyle w:val="Tabletext0"/>
            </w:pPr>
            <w:r w:rsidRPr="00E14149">
              <w:t>Close books</w:t>
            </w:r>
          </w:p>
        </w:tc>
        <w:tc>
          <w:tcPr>
            <w:tcW w:w="525" w:type="pct"/>
          </w:tcPr>
          <w:p w14:paraId="61ADF0A0" w14:textId="77777777" w:rsidR="00CA09EE" w:rsidRPr="00E14149" w:rsidRDefault="00CA09EE" w:rsidP="00BD57F2">
            <w:pPr>
              <w:pStyle w:val="Tabletext0"/>
            </w:pPr>
          </w:p>
        </w:tc>
        <w:tc>
          <w:tcPr>
            <w:tcW w:w="655" w:type="pct"/>
          </w:tcPr>
          <w:p w14:paraId="68F50649" w14:textId="77777777" w:rsidR="00CA09EE" w:rsidRPr="00E14149" w:rsidRDefault="00CA09EE" w:rsidP="00BD57F2">
            <w:pPr>
              <w:pStyle w:val="Tabletext0"/>
            </w:pPr>
          </w:p>
        </w:tc>
        <w:tc>
          <w:tcPr>
            <w:tcW w:w="1388" w:type="pct"/>
          </w:tcPr>
          <w:p w14:paraId="1AFF0865" w14:textId="77777777" w:rsidR="00CA09EE" w:rsidRPr="00E14149" w:rsidRDefault="00CA09EE" w:rsidP="00BD57F2">
            <w:pPr>
              <w:pStyle w:val="Tabletext0"/>
            </w:pPr>
          </w:p>
        </w:tc>
        <w:tc>
          <w:tcPr>
            <w:tcW w:w="873" w:type="pct"/>
          </w:tcPr>
          <w:p w14:paraId="44F1D76B" w14:textId="77777777" w:rsidR="00CA09EE" w:rsidRPr="00E14149" w:rsidRDefault="00CA09EE" w:rsidP="00BD57F2">
            <w:pPr>
              <w:pStyle w:val="Tabletext0"/>
            </w:pPr>
          </w:p>
        </w:tc>
      </w:tr>
      <w:tr w:rsidR="00CA09EE" w:rsidRPr="00E14149" w14:paraId="6396AF04" w14:textId="77777777" w:rsidTr="00BD57F2">
        <w:trPr>
          <w:trHeight w:val="323"/>
        </w:trPr>
        <w:tc>
          <w:tcPr>
            <w:tcW w:w="1559" w:type="pct"/>
            <w:shd w:val="clear" w:color="auto" w:fill="E6EAF6" w:themeFill="background1"/>
          </w:tcPr>
          <w:p w14:paraId="54CF00CA" w14:textId="77777777" w:rsidR="00CA09EE" w:rsidRPr="00E14149" w:rsidRDefault="00CA09EE" w:rsidP="00BD57F2">
            <w:pPr>
              <w:pStyle w:val="Tabletext0"/>
              <w:rPr>
                <w:b/>
                <w:bCs/>
              </w:rPr>
            </w:pPr>
            <w:r w:rsidRPr="00E14149">
              <w:rPr>
                <w:b/>
                <w:bCs/>
              </w:rPr>
              <w:t>Lessons learned</w:t>
            </w:r>
          </w:p>
        </w:tc>
        <w:tc>
          <w:tcPr>
            <w:tcW w:w="525" w:type="pct"/>
            <w:shd w:val="clear" w:color="auto" w:fill="E6EAF6" w:themeFill="background1"/>
          </w:tcPr>
          <w:p w14:paraId="245E1EC6" w14:textId="77777777" w:rsidR="00CA09EE" w:rsidRPr="00E14149" w:rsidRDefault="00CA09EE" w:rsidP="00BD57F2">
            <w:pPr>
              <w:pStyle w:val="Tabletext0"/>
              <w:rPr>
                <w:b/>
                <w:bCs/>
              </w:rPr>
            </w:pPr>
          </w:p>
        </w:tc>
        <w:tc>
          <w:tcPr>
            <w:tcW w:w="655" w:type="pct"/>
            <w:shd w:val="clear" w:color="auto" w:fill="E6EAF6" w:themeFill="background1"/>
          </w:tcPr>
          <w:p w14:paraId="49CF6028" w14:textId="77777777" w:rsidR="00CA09EE" w:rsidRPr="00E14149" w:rsidRDefault="00CA09EE" w:rsidP="00BD57F2">
            <w:pPr>
              <w:pStyle w:val="Tabletext0"/>
              <w:rPr>
                <w:b/>
                <w:bCs/>
              </w:rPr>
            </w:pPr>
          </w:p>
        </w:tc>
        <w:tc>
          <w:tcPr>
            <w:tcW w:w="1388" w:type="pct"/>
            <w:shd w:val="clear" w:color="auto" w:fill="E6EAF6" w:themeFill="background1"/>
          </w:tcPr>
          <w:p w14:paraId="33A8AA49" w14:textId="77777777" w:rsidR="00CA09EE" w:rsidRPr="00E14149" w:rsidRDefault="00CA09EE" w:rsidP="00BD57F2">
            <w:pPr>
              <w:pStyle w:val="Tabletext0"/>
              <w:rPr>
                <w:b/>
                <w:bCs/>
              </w:rPr>
            </w:pPr>
          </w:p>
        </w:tc>
        <w:tc>
          <w:tcPr>
            <w:tcW w:w="873" w:type="pct"/>
            <w:shd w:val="clear" w:color="auto" w:fill="E6EAF6" w:themeFill="background1"/>
          </w:tcPr>
          <w:p w14:paraId="68997E7F" w14:textId="77777777" w:rsidR="00CA09EE" w:rsidRPr="00E14149" w:rsidRDefault="00CA09EE" w:rsidP="00BD57F2">
            <w:pPr>
              <w:pStyle w:val="Tabletext0"/>
              <w:rPr>
                <w:b/>
                <w:bCs/>
              </w:rPr>
            </w:pPr>
          </w:p>
        </w:tc>
      </w:tr>
      <w:tr w:rsidR="00CA09EE" w:rsidRPr="00E14149" w14:paraId="5911F1F5" w14:textId="77777777" w:rsidTr="00BD57F2">
        <w:trPr>
          <w:trHeight w:val="323"/>
        </w:trPr>
        <w:tc>
          <w:tcPr>
            <w:tcW w:w="1559" w:type="pct"/>
          </w:tcPr>
          <w:p w14:paraId="26C52756" w14:textId="77777777" w:rsidR="00CA09EE" w:rsidRPr="00E14149" w:rsidRDefault="00CA09EE" w:rsidP="00BD57F2">
            <w:pPr>
              <w:pStyle w:val="Tabletext0"/>
            </w:pPr>
            <w:r w:rsidRPr="00E14149">
              <w:t xml:space="preserve">Review and evaluate </w:t>
            </w:r>
          </w:p>
        </w:tc>
        <w:tc>
          <w:tcPr>
            <w:tcW w:w="525" w:type="pct"/>
          </w:tcPr>
          <w:p w14:paraId="7482E3E2" w14:textId="77777777" w:rsidR="00CA09EE" w:rsidRPr="00E14149" w:rsidRDefault="00CA09EE" w:rsidP="00BD57F2">
            <w:pPr>
              <w:pStyle w:val="Tabletext0"/>
            </w:pPr>
          </w:p>
        </w:tc>
        <w:tc>
          <w:tcPr>
            <w:tcW w:w="655" w:type="pct"/>
          </w:tcPr>
          <w:p w14:paraId="5C6D468B" w14:textId="77777777" w:rsidR="00CA09EE" w:rsidRPr="00E14149" w:rsidRDefault="00CA09EE" w:rsidP="00BD57F2">
            <w:pPr>
              <w:pStyle w:val="Tabletext0"/>
            </w:pPr>
          </w:p>
        </w:tc>
        <w:tc>
          <w:tcPr>
            <w:tcW w:w="1388" w:type="pct"/>
          </w:tcPr>
          <w:p w14:paraId="67381CA2" w14:textId="77777777" w:rsidR="00CA09EE" w:rsidRPr="00E14149" w:rsidRDefault="00CA09EE" w:rsidP="00BD57F2">
            <w:pPr>
              <w:pStyle w:val="Tabletext0"/>
            </w:pPr>
          </w:p>
        </w:tc>
        <w:tc>
          <w:tcPr>
            <w:tcW w:w="873" w:type="pct"/>
          </w:tcPr>
          <w:p w14:paraId="6EAF6065" w14:textId="77777777" w:rsidR="00CA09EE" w:rsidRPr="00E14149" w:rsidRDefault="00CA09EE" w:rsidP="00BD57F2">
            <w:pPr>
              <w:pStyle w:val="Tabletext0"/>
            </w:pPr>
          </w:p>
        </w:tc>
      </w:tr>
      <w:tr w:rsidR="00CA09EE" w:rsidRPr="00E14149" w14:paraId="1DFD009C" w14:textId="77777777" w:rsidTr="00BD57F2">
        <w:trPr>
          <w:trHeight w:val="323"/>
        </w:trPr>
        <w:tc>
          <w:tcPr>
            <w:tcW w:w="1559" w:type="pct"/>
          </w:tcPr>
          <w:p w14:paraId="207C3A2B" w14:textId="77777777" w:rsidR="00CA09EE" w:rsidRPr="00E14149" w:rsidRDefault="00CA09EE" w:rsidP="00BD57F2">
            <w:pPr>
              <w:pStyle w:val="Tabletext0"/>
            </w:pPr>
            <w:r w:rsidRPr="00E14149">
              <w:t>Lessons learned meeting</w:t>
            </w:r>
          </w:p>
        </w:tc>
        <w:tc>
          <w:tcPr>
            <w:tcW w:w="525" w:type="pct"/>
          </w:tcPr>
          <w:p w14:paraId="58D04841" w14:textId="77777777" w:rsidR="00CA09EE" w:rsidRPr="00E14149" w:rsidRDefault="00CA09EE" w:rsidP="00BD57F2">
            <w:pPr>
              <w:pStyle w:val="Tabletext0"/>
            </w:pPr>
          </w:p>
        </w:tc>
        <w:tc>
          <w:tcPr>
            <w:tcW w:w="655" w:type="pct"/>
          </w:tcPr>
          <w:p w14:paraId="4970CE23" w14:textId="77777777" w:rsidR="00CA09EE" w:rsidRPr="00E14149" w:rsidRDefault="00CA09EE" w:rsidP="00BD57F2">
            <w:pPr>
              <w:pStyle w:val="Tabletext0"/>
            </w:pPr>
          </w:p>
        </w:tc>
        <w:tc>
          <w:tcPr>
            <w:tcW w:w="1388" w:type="pct"/>
          </w:tcPr>
          <w:p w14:paraId="07A0FD78" w14:textId="77777777" w:rsidR="00CA09EE" w:rsidRPr="00E14149" w:rsidRDefault="00CA09EE" w:rsidP="00BD57F2">
            <w:pPr>
              <w:pStyle w:val="Tabletext0"/>
            </w:pPr>
          </w:p>
        </w:tc>
        <w:tc>
          <w:tcPr>
            <w:tcW w:w="873" w:type="pct"/>
          </w:tcPr>
          <w:p w14:paraId="46289586" w14:textId="77777777" w:rsidR="00CA09EE" w:rsidRPr="00E14149" w:rsidRDefault="00CA09EE" w:rsidP="00BD57F2">
            <w:pPr>
              <w:pStyle w:val="Tabletext0"/>
            </w:pPr>
          </w:p>
        </w:tc>
      </w:tr>
      <w:tr w:rsidR="00CA09EE" w:rsidRPr="00E14149" w14:paraId="151D3D93" w14:textId="77777777" w:rsidTr="00BD57F2">
        <w:trPr>
          <w:trHeight w:val="323"/>
        </w:trPr>
        <w:tc>
          <w:tcPr>
            <w:tcW w:w="1559" w:type="pct"/>
          </w:tcPr>
          <w:p w14:paraId="0E0D2CBA" w14:textId="77777777" w:rsidR="00CA09EE" w:rsidRPr="00E14149" w:rsidRDefault="00CA09EE" w:rsidP="00BD57F2">
            <w:pPr>
              <w:pStyle w:val="Tabletext0"/>
            </w:pPr>
            <w:r w:rsidRPr="00E14149">
              <w:t>Data collection for review/evaluation of project</w:t>
            </w:r>
          </w:p>
        </w:tc>
        <w:tc>
          <w:tcPr>
            <w:tcW w:w="525" w:type="pct"/>
          </w:tcPr>
          <w:p w14:paraId="2A799D0F" w14:textId="77777777" w:rsidR="00CA09EE" w:rsidRPr="00E14149" w:rsidRDefault="00CA09EE" w:rsidP="00BD57F2">
            <w:pPr>
              <w:pStyle w:val="Tabletext0"/>
            </w:pPr>
          </w:p>
        </w:tc>
        <w:tc>
          <w:tcPr>
            <w:tcW w:w="655" w:type="pct"/>
          </w:tcPr>
          <w:p w14:paraId="168B18DA" w14:textId="77777777" w:rsidR="00CA09EE" w:rsidRPr="00E14149" w:rsidRDefault="00CA09EE" w:rsidP="00BD57F2">
            <w:pPr>
              <w:pStyle w:val="Tabletext0"/>
            </w:pPr>
          </w:p>
        </w:tc>
        <w:tc>
          <w:tcPr>
            <w:tcW w:w="1388" w:type="pct"/>
          </w:tcPr>
          <w:p w14:paraId="714512D9" w14:textId="77777777" w:rsidR="00CA09EE" w:rsidRPr="00E14149" w:rsidRDefault="00CA09EE" w:rsidP="00BD57F2">
            <w:pPr>
              <w:pStyle w:val="Tabletext0"/>
            </w:pPr>
          </w:p>
        </w:tc>
        <w:tc>
          <w:tcPr>
            <w:tcW w:w="873" w:type="pct"/>
          </w:tcPr>
          <w:p w14:paraId="01F0FCC2" w14:textId="77777777" w:rsidR="00CA09EE" w:rsidRPr="00E14149" w:rsidRDefault="00CA09EE" w:rsidP="00BD57F2">
            <w:pPr>
              <w:pStyle w:val="Tabletext0"/>
            </w:pPr>
          </w:p>
        </w:tc>
      </w:tr>
      <w:tr w:rsidR="00CA09EE" w:rsidRPr="00E14149" w14:paraId="3EE0656B" w14:textId="77777777" w:rsidTr="00BD57F2">
        <w:trPr>
          <w:trHeight w:val="323"/>
        </w:trPr>
        <w:tc>
          <w:tcPr>
            <w:tcW w:w="1559" w:type="pct"/>
          </w:tcPr>
          <w:p w14:paraId="1DCFF27E" w14:textId="77777777" w:rsidR="00CA09EE" w:rsidRPr="00E14149" w:rsidRDefault="00CA09EE" w:rsidP="00BD57F2">
            <w:pPr>
              <w:pStyle w:val="Tabletext0"/>
            </w:pPr>
            <w:r w:rsidRPr="00E14149">
              <w:t>Documented*</w:t>
            </w:r>
          </w:p>
        </w:tc>
        <w:tc>
          <w:tcPr>
            <w:tcW w:w="525" w:type="pct"/>
          </w:tcPr>
          <w:p w14:paraId="4D969E32" w14:textId="77777777" w:rsidR="00CA09EE" w:rsidRPr="00E14149" w:rsidRDefault="00CA09EE" w:rsidP="00BD57F2">
            <w:pPr>
              <w:pStyle w:val="Tabletext0"/>
            </w:pPr>
          </w:p>
        </w:tc>
        <w:tc>
          <w:tcPr>
            <w:tcW w:w="655" w:type="pct"/>
          </w:tcPr>
          <w:p w14:paraId="263FB683" w14:textId="77777777" w:rsidR="00CA09EE" w:rsidRPr="00E14149" w:rsidRDefault="00CA09EE" w:rsidP="00BD57F2">
            <w:pPr>
              <w:pStyle w:val="Tabletext0"/>
            </w:pPr>
          </w:p>
        </w:tc>
        <w:tc>
          <w:tcPr>
            <w:tcW w:w="1388" w:type="pct"/>
          </w:tcPr>
          <w:p w14:paraId="75498AF7" w14:textId="77777777" w:rsidR="00CA09EE" w:rsidRPr="00E14149" w:rsidRDefault="00CA09EE" w:rsidP="00BD57F2">
            <w:pPr>
              <w:pStyle w:val="Tabletext0"/>
            </w:pPr>
          </w:p>
        </w:tc>
        <w:tc>
          <w:tcPr>
            <w:tcW w:w="873" w:type="pct"/>
          </w:tcPr>
          <w:p w14:paraId="21651B98" w14:textId="77777777" w:rsidR="00CA09EE" w:rsidRPr="00E14149" w:rsidRDefault="00CA09EE" w:rsidP="00BD57F2">
            <w:pPr>
              <w:pStyle w:val="Tabletext0"/>
            </w:pPr>
          </w:p>
        </w:tc>
      </w:tr>
      <w:tr w:rsidR="00CA09EE" w:rsidRPr="00E14149" w14:paraId="111293C8" w14:textId="77777777" w:rsidTr="00BD57F2">
        <w:trPr>
          <w:trHeight w:val="323"/>
        </w:trPr>
        <w:tc>
          <w:tcPr>
            <w:tcW w:w="1559" w:type="pct"/>
            <w:shd w:val="clear" w:color="auto" w:fill="E6EAF6" w:themeFill="background1"/>
          </w:tcPr>
          <w:p w14:paraId="419F937C" w14:textId="77777777" w:rsidR="00CA09EE" w:rsidRPr="00E14149" w:rsidRDefault="00CA09EE" w:rsidP="00BD57F2">
            <w:pPr>
              <w:pStyle w:val="Tabletext0"/>
              <w:rPr>
                <w:b/>
                <w:bCs/>
              </w:rPr>
            </w:pPr>
            <w:r w:rsidRPr="00E14149">
              <w:rPr>
                <w:b/>
                <w:bCs/>
              </w:rPr>
              <w:t>Archive</w:t>
            </w:r>
          </w:p>
        </w:tc>
        <w:tc>
          <w:tcPr>
            <w:tcW w:w="525" w:type="pct"/>
            <w:shd w:val="clear" w:color="auto" w:fill="E6EAF6" w:themeFill="background1"/>
          </w:tcPr>
          <w:p w14:paraId="21E9DF2E" w14:textId="77777777" w:rsidR="00CA09EE" w:rsidRPr="00E14149" w:rsidRDefault="00CA09EE" w:rsidP="00BD57F2">
            <w:pPr>
              <w:pStyle w:val="Tabletext0"/>
              <w:rPr>
                <w:b/>
                <w:bCs/>
              </w:rPr>
            </w:pPr>
          </w:p>
        </w:tc>
        <w:tc>
          <w:tcPr>
            <w:tcW w:w="655" w:type="pct"/>
            <w:shd w:val="clear" w:color="auto" w:fill="E6EAF6" w:themeFill="background1"/>
          </w:tcPr>
          <w:p w14:paraId="2423A71A" w14:textId="77777777" w:rsidR="00CA09EE" w:rsidRPr="00E14149" w:rsidRDefault="00CA09EE" w:rsidP="00BD57F2">
            <w:pPr>
              <w:pStyle w:val="Tabletext0"/>
              <w:rPr>
                <w:b/>
                <w:bCs/>
              </w:rPr>
            </w:pPr>
          </w:p>
        </w:tc>
        <w:tc>
          <w:tcPr>
            <w:tcW w:w="1388" w:type="pct"/>
            <w:shd w:val="clear" w:color="auto" w:fill="E6EAF6" w:themeFill="background1"/>
          </w:tcPr>
          <w:p w14:paraId="06CE5D8D" w14:textId="77777777" w:rsidR="00CA09EE" w:rsidRPr="00E14149" w:rsidRDefault="00CA09EE" w:rsidP="00BD57F2">
            <w:pPr>
              <w:pStyle w:val="Tabletext0"/>
              <w:rPr>
                <w:b/>
                <w:bCs/>
              </w:rPr>
            </w:pPr>
          </w:p>
        </w:tc>
        <w:tc>
          <w:tcPr>
            <w:tcW w:w="873" w:type="pct"/>
            <w:shd w:val="clear" w:color="auto" w:fill="E6EAF6" w:themeFill="background1"/>
          </w:tcPr>
          <w:p w14:paraId="35E79A2D" w14:textId="77777777" w:rsidR="00CA09EE" w:rsidRPr="00E14149" w:rsidRDefault="00CA09EE" w:rsidP="00BD57F2">
            <w:pPr>
              <w:pStyle w:val="Tabletext0"/>
              <w:rPr>
                <w:b/>
                <w:bCs/>
              </w:rPr>
            </w:pPr>
          </w:p>
        </w:tc>
      </w:tr>
      <w:tr w:rsidR="00CA09EE" w:rsidRPr="00E14149" w14:paraId="7C3C7A92" w14:textId="77777777" w:rsidTr="00BD57F2">
        <w:trPr>
          <w:trHeight w:val="323"/>
        </w:trPr>
        <w:tc>
          <w:tcPr>
            <w:tcW w:w="1559" w:type="pct"/>
          </w:tcPr>
          <w:p w14:paraId="10BC148F" w14:textId="77777777" w:rsidR="00CA09EE" w:rsidRPr="00E14149" w:rsidRDefault="00CA09EE" w:rsidP="00BD57F2">
            <w:pPr>
              <w:pStyle w:val="Tabletext0"/>
            </w:pPr>
            <w:r w:rsidRPr="00E14149">
              <w:t>Project documentation</w:t>
            </w:r>
          </w:p>
        </w:tc>
        <w:tc>
          <w:tcPr>
            <w:tcW w:w="525" w:type="pct"/>
          </w:tcPr>
          <w:p w14:paraId="1A6D6E92" w14:textId="77777777" w:rsidR="00CA09EE" w:rsidRPr="00E14149" w:rsidRDefault="00CA09EE" w:rsidP="00BD57F2">
            <w:pPr>
              <w:pStyle w:val="Tabletext0"/>
            </w:pPr>
          </w:p>
        </w:tc>
        <w:tc>
          <w:tcPr>
            <w:tcW w:w="655" w:type="pct"/>
          </w:tcPr>
          <w:p w14:paraId="7337887D" w14:textId="77777777" w:rsidR="00CA09EE" w:rsidRPr="00E14149" w:rsidRDefault="00CA09EE" w:rsidP="00BD57F2">
            <w:pPr>
              <w:pStyle w:val="Tabletext0"/>
            </w:pPr>
          </w:p>
        </w:tc>
        <w:tc>
          <w:tcPr>
            <w:tcW w:w="1388" w:type="pct"/>
          </w:tcPr>
          <w:p w14:paraId="347C1F1E" w14:textId="77777777" w:rsidR="00CA09EE" w:rsidRPr="00E14149" w:rsidRDefault="00CA09EE" w:rsidP="00BD57F2">
            <w:pPr>
              <w:pStyle w:val="Tabletext0"/>
            </w:pPr>
          </w:p>
        </w:tc>
        <w:tc>
          <w:tcPr>
            <w:tcW w:w="873" w:type="pct"/>
          </w:tcPr>
          <w:p w14:paraId="18C2978B" w14:textId="77777777" w:rsidR="00CA09EE" w:rsidRPr="00E14149" w:rsidRDefault="00CA09EE" w:rsidP="00BD57F2">
            <w:pPr>
              <w:pStyle w:val="Tabletext0"/>
            </w:pPr>
          </w:p>
        </w:tc>
      </w:tr>
      <w:tr w:rsidR="00CA09EE" w:rsidRPr="00E14149" w14:paraId="2EA94A96" w14:textId="77777777" w:rsidTr="00BD57F2">
        <w:trPr>
          <w:trHeight w:val="323"/>
        </w:trPr>
        <w:tc>
          <w:tcPr>
            <w:tcW w:w="1559" w:type="pct"/>
          </w:tcPr>
          <w:p w14:paraId="37373364" w14:textId="77777777" w:rsidR="00CA09EE" w:rsidRPr="00E14149" w:rsidRDefault="00CA09EE" w:rsidP="00BD57F2">
            <w:pPr>
              <w:pStyle w:val="Tabletext0"/>
            </w:pPr>
            <w:r w:rsidRPr="00E14149">
              <w:t>Project final report</w:t>
            </w:r>
          </w:p>
        </w:tc>
        <w:tc>
          <w:tcPr>
            <w:tcW w:w="525" w:type="pct"/>
          </w:tcPr>
          <w:p w14:paraId="5BBB6303" w14:textId="77777777" w:rsidR="00CA09EE" w:rsidRPr="00E14149" w:rsidRDefault="00CA09EE" w:rsidP="00BD57F2">
            <w:pPr>
              <w:pStyle w:val="Tabletext0"/>
            </w:pPr>
          </w:p>
        </w:tc>
        <w:tc>
          <w:tcPr>
            <w:tcW w:w="655" w:type="pct"/>
          </w:tcPr>
          <w:p w14:paraId="3ED24235" w14:textId="77777777" w:rsidR="00CA09EE" w:rsidRPr="00E14149" w:rsidRDefault="00CA09EE" w:rsidP="00BD57F2">
            <w:pPr>
              <w:pStyle w:val="Tabletext0"/>
            </w:pPr>
          </w:p>
        </w:tc>
        <w:tc>
          <w:tcPr>
            <w:tcW w:w="1388" w:type="pct"/>
          </w:tcPr>
          <w:p w14:paraId="2342B61C" w14:textId="77777777" w:rsidR="00CA09EE" w:rsidRPr="00E14149" w:rsidRDefault="00CA09EE" w:rsidP="00BD57F2">
            <w:pPr>
              <w:pStyle w:val="Tabletext0"/>
            </w:pPr>
          </w:p>
        </w:tc>
        <w:tc>
          <w:tcPr>
            <w:tcW w:w="873" w:type="pct"/>
          </w:tcPr>
          <w:p w14:paraId="51511541" w14:textId="77777777" w:rsidR="00CA09EE" w:rsidRPr="00E14149" w:rsidRDefault="00CA09EE" w:rsidP="00BD57F2">
            <w:pPr>
              <w:pStyle w:val="Tabletext0"/>
            </w:pPr>
          </w:p>
        </w:tc>
      </w:tr>
      <w:tr w:rsidR="00CA09EE" w:rsidRPr="00E14149" w14:paraId="561970F4" w14:textId="77777777" w:rsidTr="00BD57F2">
        <w:trPr>
          <w:trHeight w:val="323"/>
        </w:trPr>
        <w:tc>
          <w:tcPr>
            <w:tcW w:w="1559" w:type="pct"/>
            <w:shd w:val="clear" w:color="auto" w:fill="E6EAF6" w:themeFill="background1"/>
          </w:tcPr>
          <w:p w14:paraId="2F9F2C84" w14:textId="77777777" w:rsidR="00CA09EE" w:rsidRPr="00E14149" w:rsidRDefault="00CA09EE" w:rsidP="00BD57F2">
            <w:pPr>
              <w:pStyle w:val="Tabletext0"/>
            </w:pPr>
            <w:r w:rsidRPr="00E14149">
              <w:rPr>
                <w:b/>
                <w:bCs/>
              </w:rPr>
              <w:t>Notify and report</w:t>
            </w:r>
          </w:p>
        </w:tc>
        <w:tc>
          <w:tcPr>
            <w:tcW w:w="525" w:type="pct"/>
            <w:shd w:val="clear" w:color="auto" w:fill="E6EAF6" w:themeFill="background1"/>
          </w:tcPr>
          <w:p w14:paraId="087B9D7F" w14:textId="77777777" w:rsidR="00CA09EE" w:rsidRPr="00E14149" w:rsidRDefault="00CA09EE" w:rsidP="00BD57F2">
            <w:pPr>
              <w:pStyle w:val="Tabletext0"/>
            </w:pPr>
          </w:p>
        </w:tc>
        <w:tc>
          <w:tcPr>
            <w:tcW w:w="655" w:type="pct"/>
            <w:shd w:val="clear" w:color="auto" w:fill="E6EAF6" w:themeFill="background1"/>
          </w:tcPr>
          <w:p w14:paraId="0955C6F0" w14:textId="77777777" w:rsidR="00CA09EE" w:rsidRPr="00E14149" w:rsidRDefault="00CA09EE" w:rsidP="00BD57F2">
            <w:pPr>
              <w:pStyle w:val="Tabletext0"/>
            </w:pPr>
          </w:p>
        </w:tc>
        <w:tc>
          <w:tcPr>
            <w:tcW w:w="1388" w:type="pct"/>
            <w:shd w:val="clear" w:color="auto" w:fill="E6EAF6" w:themeFill="background1"/>
          </w:tcPr>
          <w:p w14:paraId="3ABDA8B3" w14:textId="77777777" w:rsidR="00CA09EE" w:rsidRPr="00E14149" w:rsidRDefault="00CA09EE" w:rsidP="00BD57F2">
            <w:pPr>
              <w:pStyle w:val="Tabletext0"/>
            </w:pPr>
          </w:p>
        </w:tc>
        <w:tc>
          <w:tcPr>
            <w:tcW w:w="873" w:type="pct"/>
            <w:shd w:val="clear" w:color="auto" w:fill="E6EAF6" w:themeFill="background1"/>
          </w:tcPr>
          <w:p w14:paraId="18FDA7C2" w14:textId="77777777" w:rsidR="00CA09EE" w:rsidRPr="00E14149" w:rsidRDefault="00CA09EE" w:rsidP="00BD57F2">
            <w:pPr>
              <w:pStyle w:val="Tabletext0"/>
            </w:pPr>
          </w:p>
        </w:tc>
      </w:tr>
      <w:tr w:rsidR="00CA09EE" w:rsidRPr="00E14149" w14:paraId="5EDC2FF1" w14:textId="77777777" w:rsidTr="00BD57F2">
        <w:trPr>
          <w:trHeight w:val="323"/>
        </w:trPr>
        <w:tc>
          <w:tcPr>
            <w:tcW w:w="1559" w:type="pct"/>
          </w:tcPr>
          <w:p w14:paraId="290F1250" w14:textId="77777777" w:rsidR="00CA09EE" w:rsidRPr="00E14149" w:rsidRDefault="00CA09EE" w:rsidP="00BD57F2">
            <w:pPr>
              <w:pStyle w:val="Tabletext0"/>
            </w:pPr>
            <w:r w:rsidRPr="00E14149">
              <w:t>Notify stakeholders other than Sponsor and Team Members (specify)</w:t>
            </w:r>
          </w:p>
        </w:tc>
        <w:tc>
          <w:tcPr>
            <w:tcW w:w="525" w:type="pct"/>
          </w:tcPr>
          <w:p w14:paraId="423E6074" w14:textId="77777777" w:rsidR="00CA09EE" w:rsidRPr="00E14149" w:rsidRDefault="00CA09EE" w:rsidP="00BD57F2">
            <w:pPr>
              <w:pStyle w:val="Tabletext0"/>
            </w:pPr>
          </w:p>
        </w:tc>
        <w:tc>
          <w:tcPr>
            <w:tcW w:w="655" w:type="pct"/>
          </w:tcPr>
          <w:p w14:paraId="6E07105D" w14:textId="77777777" w:rsidR="00CA09EE" w:rsidRPr="00E14149" w:rsidRDefault="00CA09EE" w:rsidP="00BD57F2">
            <w:pPr>
              <w:pStyle w:val="Tabletext0"/>
            </w:pPr>
          </w:p>
        </w:tc>
        <w:tc>
          <w:tcPr>
            <w:tcW w:w="1388" w:type="pct"/>
          </w:tcPr>
          <w:p w14:paraId="200BB1E7" w14:textId="77777777" w:rsidR="00CA09EE" w:rsidRPr="00E14149" w:rsidRDefault="00CA09EE" w:rsidP="00BD57F2">
            <w:pPr>
              <w:pStyle w:val="Tabletext0"/>
            </w:pPr>
          </w:p>
        </w:tc>
        <w:tc>
          <w:tcPr>
            <w:tcW w:w="873" w:type="pct"/>
          </w:tcPr>
          <w:p w14:paraId="7BB4B6F8" w14:textId="77777777" w:rsidR="00CA09EE" w:rsidRPr="00E14149" w:rsidRDefault="00CA09EE" w:rsidP="00BD57F2">
            <w:pPr>
              <w:pStyle w:val="Tabletext0"/>
            </w:pPr>
          </w:p>
        </w:tc>
      </w:tr>
      <w:tr w:rsidR="00CA09EE" w:rsidRPr="00E14149" w14:paraId="59046B48" w14:textId="77777777" w:rsidTr="00BD57F2">
        <w:trPr>
          <w:trHeight w:val="323"/>
        </w:trPr>
        <w:tc>
          <w:tcPr>
            <w:tcW w:w="1559" w:type="pct"/>
          </w:tcPr>
          <w:p w14:paraId="40282776" w14:textId="77777777" w:rsidR="00CA09EE" w:rsidRPr="00E14149" w:rsidRDefault="00CA09EE" w:rsidP="00BD57F2">
            <w:pPr>
              <w:pStyle w:val="Tabletext0"/>
            </w:pPr>
            <w:r w:rsidRPr="00E14149">
              <w:t>Stakeholder debrief meeting</w:t>
            </w:r>
          </w:p>
        </w:tc>
        <w:tc>
          <w:tcPr>
            <w:tcW w:w="525" w:type="pct"/>
          </w:tcPr>
          <w:p w14:paraId="5F7EBDD2" w14:textId="77777777" w:rsidR="00CA09EE" w:rsidRPr="00E14149" w:rsidRDefault="00CA09EE" w:rsidP="00BD57F2">
            <w:pPr>
              <w:pStyle w:val="Tabletext0"/>
            </w:pPr>
          </w:p>
        </w:tc>
        <w:tc>
          <w:tcPr>
            <w:tcW w:w="655" w:type="pct"/>
          </w:tcPr>
          <w:p w14:paraId="1C4506F8" w14:textId="77777777" w:rsidR="00CA09EE" w:rsidRPr="00E14149" w:rsidRDefault="00CA09EE" w:rsidP="00BD57F2">
            <w:pPr>
              <w:pStyle w:val="Tabletext0"/>
            </w:pPr>
          </w:p>
        </w:tc>
        <w:tc>
          <w:tcPr>
            <w:tcW w:w="1388" w:type="pct"/>
          </w:tcPr>
          <w:p w14:paraId="1F291E3B" w14:textId="77777777" w:rsidR="00CA09EE" w:rsidRPr="00E14149" w:rsidRDefault="00CA09EE" w:rsidP="00BD57F2">
            <w:pPr>
              <w:pStyle w:val="Tabletext0"/>
            </w:pPr>
          </w:p>
        </w:tc>
        <w:tc>
          <w:tcPr>
            <w:tcW w:w="873" w:type="pct"/>
          </w:tcPr>
          <w:p w14:paraId="07797183" w14:textId="77777777" w:rsidR="00CA09EE" w:rsidRPr="00E14149" w:rsidRDefault="00CA09EE" w:rsidP="00BD57F2">
            <w:pPr>
              <w:pStyle w:val="Tabletext0"/>
            </w:pPr>
          </w:p>
        </w:tc>
      </w:tr>
      <w:tr w:rsidR="00CA09EE" w:rsidRPr="00E14149" w14:paraId="7D0228CB" w14:textId="77777777" w:rsidTr="00BD57F2">
        <w:trPr>
          <w:trHeight w:val="323"/>
        </w:trPr>
        <w:tc>
          <w:tcPr>
            <w:tcW w:w="1559" w:type="pct"/>
          </w:tcPr>
          <w:p w14:paraId="199487F1" w14:textId="77777777" w:rsidR="00CA09EE" w:rsidRPr="00E14149" w:rsidRDefault="00CA09EE" w:rsidP="00BD57F2">
            <w:pPr>
              <w:pStyle w:val="Tabletext0"/>
            </w:pPr>
            <w:r w:rsidRPr="00E14149">
              <w:lastRenderedPageBreak/>
              <w:t>Re-deploy equipment and materials</w:t>
            </w:r>
          </w:p>
        </w:tc>
        <w:tc>
          <w:tcPr>
            <w:tcW w:w="525" w:type="pct"/>
          </w:tcPr>
          <w:p w14:paraId="722FF9C5" w14:textId="77777777" w:rsidR="00CA09EE" w:rsidRPr="00E14149" w:rsidRDefault="00CA09EE" w:rsidP="00BD57F2">
            <w:pPr>
              <w:pStyle w:val="Tabletext0"/>
            </w:pPr>
          </w:p>
        </w:tc>
        <w:tc>
          <w:tcPr>
            <w:tcW w:w="655" w:type="pct"/>
          </w:tcPr>
          <w:p w14:paraId="358DF6E0" w14:textId="77777777" w:rsidR="00CA09EE" w:rsidRPr="00E14149" w:rsidRDefault="00CA09EE" w:rsidP="00BD57F2">
            <w:pPr>
              <w:pStyle w:val="Tabletext0"/>
            </w:pPr>
          </w:p>
        </w:tc>
        <w:tc>
          <w:tcPr>
            <w:tcW w:w="1388" w:type="pct"/>
          </w:tcPr>
          <w:p w14:paraId="2244B00A" w14:textId="77777777" w:rsidR="00CA09EE" w:rsidRPr="00E14149" w:rsidRDefault="00CA09EE" w:rsidP="00BD57F2">
            <w:pPr>
              <w:pStyle w:val="Tabletext0"/>
            </w:pPr>
          </w:p>
        </w:tc>
        <w:tc>
          <w:tcPr>
            <w:tcW w:w="873" w:type="pct"/>
          </w:tcPr>
          <w:p w14:paraId="4022401B" w14:textId="77777777" w:rsidR="00CA09EE" w:rsidRPr="00E14149" w:rsidRDefault="00CA09EE" w:rsidP="00BD57F2">
            <w:pPr>
              <w:pStyle w:val="Tabletext0"/>
            </w:pPr>
          </w:p>
        </w:tc>
      </w:tr>
      <w:tr w:rsidR="00CA09EE" w:rsidRPr="00E14149" w14:paraId="04D1EFBB" w14:textId="77777777" w:rsidTr="00BD57F2">
        <w:trPr>
          <w:trHeight w:val="323"/>
        </w:trPr>
        <w:tc>
          <w:tcPr>
            <w:tcW w:w="1559" w:type="pct"/>
          </w:tcPr>
          <w:p w14:paraId="56E3DD8B" w14:textId="77777777" w:rsidR="00CA09EE" w:rsidRPr="00E14149" w:rsidRDefault="00CA09EE" w:rsidP="00BD57F2">
            <w:pPr>
              <w:pStyle w:val="Tabletext0"/>
            </w:pPr>
            <w:r w:rsidRPr="00E14149">
              <w:t>Reassign team members</w:t>
            </w:r>
          </w:p>
        </w:tc>
        <w:tc>
          <w:tcPr>
            <w:tcW w:w="525" w:type="pct"/>
          </w:tcPr>
          <w:p w14:paraId="7EB7099D" w14:textId="77777777" w:rsidR="00CA09EE" w:rsidRPr="00E14149" w:rsidRDefault="00CA09EE" w:rsidP="00BD57F2">
            <w:pPr>
              <w:pStyle w:val="Tabletext0"/>
            </w:pPr>
          </w:p>
        </w:tc>
        <w:tc>
          <w:tcPr>
            <w:tcW w:w="655" w:type="pct"/>
          </w:tcPr>
          <w:p w14:paraId="4EF8D05C" w14:textId="77777777" w:rsidR="00CA09EE" w:rsidRPr="00E14149" w:rsidRDefault="00CA09EE" w:rsidP="00BD57F2">
            <w:pPr>
              <w:pStyle w:val="Tabletext0"/>
            </w:pPr>
          </w:p>
        </w:tc>
        <w:tc>
          <w:tcPr>
            <w:tcW w:w="1388" w:type="pct"/>
          </w:tcPr>
          <w:p w14:paraId="3A5E2ADF" w14:textId="77777777" w:rsidR="00CA09EE" w:rsidRPr="00E14149" w:rsidRDefault="00CA09EE" w:rsidP="00BD57F2">
            <w:pPr>
              <w:pStyle w:val="Tabletext0"/>
            </w:pPr>
          </w:p>
        </w:tc>
        <w:tc>
          <w:tcPr>
            <w:tcW w:w="873" w:type="pct"/>
          </w:tcPr>
          <w:p w14:paraId="499F717F" w14:textId="77777777" w:rsidR="00CA09EE" w:rsidRPr="00E14149" w:rsidRDefault="00CA09EE" w:rsidP="00BD57F2">
            <w:pPr>
              <w:pStyle w:val="Tabletext0"/>
            </w:pPr>
          </w:p>
        </w:tc>
      </w:tr>
      <w:tr w:rsidR="00CA09EE" w:rsidRPr="00E14149" w14:paraId="65300034" w14:textId="77777777" w:rsidTr="00BD57F2">
        <w:trPr>
          <w:trHeight w:val="323"/>
        </w:trPr>
        <w:tc>
          <w:tcPr>
            <w:tcW w:w="1559" w:type="pct"/>
          </w:tcPr>
          <w:p w14:paraId="04E67D34" w14:textId="77777777" w:rsidR="00CA09EE" w:rsidRPr="00E14149" w:rsidRDefault="00CA09EE" w:rsidP="00BD57F2">
            <w:pPr>
              <w:pStyle w:val="Tabletext0"/>
            </w:pPr>
            <w:r w:rsidRPr="00E14149">
              <w:t>Give feedback to team members</w:t>
            </w:r>
          </w:p>
        </w:tc>
        <w:tc>
          <w:tcPr>
            <w:tcW w:w="525" w:type="pct"/>
          </w:tcPr>
          <w:p w14:paraId="195DE412" w14:textId="77777777" w:rsidR="00CA09EE" w:rsidRPr="00E14149" w:rsidRDefault="00CA09EE" w:rsidP="00BD57F2">
            <w:pPr>
              <w:pStyle w:val="Tabletext0"/>
            </w:pPr>
          </w:p>
        </w:tc>
        <w:tc>
          <w:tcPr>
            <w:tcW w:w="655" w:type="pct"/>
          </w:tcPr>
          <w:p w14:paraId="42035883" w14:textId="77777777" w:rsidR="00CA09EE" w:rsidRPr="00E14149" w:rsidRDefault="00CA09EE" w:rsidP="00BD57F2">
            <w:pPr>
              <w:pStyle w:val="Tabletext0"/>
            </w:pPr>
          </w:p>
        </w:tc>
        <w:tc>
          <w:tcPr>
            <w:tcW w:w="1388" w:type="pct"/>
          </w:tcPr>
          <w:p w14:paraId="1567687E" w14:textId="77777777" w:rsidR="00CA09EE" w:rsidRPr="00E14149" w:rsidRDefault="00CA09EE" w:rsidP="00BD57F2">
            <w:pPr>
              <w:pStyle w:val="Tabletext0"/>
            </w:pPr>
          </w:p>
        </w:tc>
        <w:tc>
          <w:tcPr>
            <w:tcW w:w="873" w:type="pct"/>
          </w:tcPr>
          <w:p w14:paraId="3B206784" w14:textId="77777777" w:rsidR="00CA09EE" w:rsidRPr="00E14149" w:rsidRDefault="00CA09EE" w:rsidP="00BD57F2">
            <w:pPr>
              <w:pStyle w:val="Tabletext0"/>
            </w:pPr>
          </w:p>
        </w:tc>
      </w:tr>
      <w:tr w:rsidR="00CA09EE" w:rsidRPr="00E14149" w14:paraId="3F0E6E53" w14:textId="77777777" w:rsidTr="00BD57F2">
        <w:trPr>
          <w:trHeight w:val="323"/>
        </w:trPr>
        <w:tc>
          <w:tcPr>
            <w:tcW w:w="1559" w:type="pct"/>
          </w:tcPr>
          <w:p w14:paraId="7D84AF24" w14:textId="77777777" w:rsidR="00CA09EE" w:rsidRPr="00E14149" w:rsidRDefault="00CA09EE" w:rsidP="00BD57F2">
            <w:pPr>
              <w:pStyle w:val="Tabletext0"/>
            </w:pPr>
            <w:r w:rsidRPr="00E14149">
              <w:t>Transition plans for team members</w:t>
            </w:r>
          </w:p>
        </w:tc>
        <w:tc>
          <w:tcPr>
            <w:tcW w:w="525" w:type="pct"/>
          </w:tcPr>
          <w:p w14:paraId="663FF9A1" w14:textId="77777777" w:rsidR="00CA09EE" w:rsidRPr="00E14149" w:rsidRDefault="00CA09EE" w:rsidP="00BD57F2">
            <w:pPr>
              <w:pStyle w:val="Tabletext0"/>
            </w:pPr>
          </w:p>
        </w:tc>
        <w:tc>
          <w:tcPr>
            <w:tcW w:w="655" w:type="pct"/>
          </w:tcPr>
          <w:p w14:paraId="3F587193" w14:textId="77777777" w:rsidR="00CA09EE" w:rsidRPr="00E14149" w:rsidRDefault="00CA09EE" w:rsidP="00BD57F2">
            <w:pPr>
              <w:pStyle w:val="Tabletext0"/>
            </w:pPr>
          </w:p>
        </w:tc>
        <w:tc>
          <w:tcPr>
            <w:tcW w:w="1388" w:type="pct"/>
          </w:tcPr>
          <w:p w14:paraId="3F09F74F" w14:textId="77777777" w:rsidR="00CA09EE" w:rsidRPr="00E14149" w:rsidRDefault="00CA09EE" w:rsidP="00BD57F2">
            <w:pPr>
              <w:pStyle w:val="Tabletext0"/>
            </w:pPr>
          </w:p>
        </w:tc>
        <w:tc>
          <w:tcPr>
            <w:tcW w:w="873" w:type="pct"/>
          </w:tcPr>
          <w:p w14:paraId="7C61628B" w14:textId="77777777" w:rsidR="00CA09EE" w:rsidRPr="00E14149" w:rsidRDefault="00CA09EE" w:rsidP="00BD57F2">
            <w:pPr>
              <w:pStyle w:val="Tabletext0"/>
            </w:pPr>
          </w:p>
        </w:tc>
      </w:tr>
      <w:tr w:rsidR="00CA09EE" w:rsidRPr="00E14149" w14:paraId="4CD776A8" w14:textId="77777777" w:rsidTr="00BD57F2">
        <w:trPr>
          <w:trHeight w:val="323"/>
        </w:trPr>
        <w:tc>
          <w:tcPr>
            <w:tcW w:w="1559" w:type="pct"/>
          </w:tcPr>
          <w:p w14:paraId="27AB3B7F" w14:textId="77777777" w:rsidR="00CA09EE" w:rsidRPr="00E14149" w:rsidRDefault="00CA09EE" w:rsidP="00BD57F2">
            <w:pPr>
              <w:pStyle w:val="Tabletext0"/>
            </w:pPr>
            <w:r w:rsidRPr="00E14149">
              <w:t>Conduct final project meeting (debrief team members)</w:t>
            </w:r>
          </w:p>
        </w:tc>
        <w:tc>
          <w:tcPr>
            <w:tcW w:w="525" w:type="pct"/>
          </w:tcPr>
          <w:p w14:paraId="6F164CB4" w14:textId="77777777" w:rsidR="00CA09EE" w:rsidRPr="00E14149" w:rsidRDefault="00CA09EE" w:rsidP="00BD57F2">
            <w:pPr>
              <w:pStyle w:val="Tabletext0"/>
            </w:pPr>
          </w:p>
        </w:tc>
        <w:tc>
          <w:tcPr>
            <w:tcW w:w="655" w:type="pct"/>
          </w:tcPr>
          <w:p w14:paraId="45897FDD" w14:textId="77777777" w:rsidR="00CA09EE" w:rsidRPr="00E14149" w:rsidRDefault="00CA09EE" w:rsidP="00BD57F2">
            <w:pPr>
              <w:pStyle w:val="Tabletext0"/>
            </w:pPr>
          </w:p>
        </w:tc>
        <w:tc>
          <w:tcPr>
            <w:tcW w:w="1388" w:type="pct"/>
          </w:tcPr>
          <w:p w14:paraId="46FB1F78" w14:textId="77777777" w:rsidR="00CA09EE" w:rsidRPr="00E14149" w:rsidRDefault="00CA09EE" w:rsidP="00BD57F2">
            <w:pPr>
              <w:pStyle w:val="Tabletext0"/>
            </w:pPr>
          </w:p>
        </w:tc>
        <w:tc>
          <w:tcPr>
            <w:tcW w:w="873" w:type="pct"/>
          </w:tcPr>
          <w:p w14:paraId="2AF324CC" w14:textId="77777777" w:rsidR="00CA09EE" w:rsidRPr="00E14149" w:rsidRDefault="00CA09EE" w:rsidP="00BD57F2">
            <w:pPr>
              <w:pStyle w:val="Tabletext0"/>
            </w:pPr>
          </w:p>
        </w:tc>
      </w:tr>
      <w:tr w:rsidR="00CA09EE" w:rsidRPr="00E14149" w14:paraId="6342B1D8" w14:textId="77777777" w:rsidTr="00BD57F2">
        <w:trPr>
          <w:trHeight w:val="323"/>
        </w:trPr>
        <w:tc>
          <w:tcPr>
            <w:tcW w:w="1559" w:type="pct"/>
          </w:tcPr>
          <w:p w14:paraId="00EFEEFD" w14:textId="77777777" w:rsidR="00CA09EE" w:rsidRPr="00E14149" w:rsidRDefault="00CA09EE" w:rsidP="00BD57F2">
            <w:pPr>
              <w:pStyle w:val="Tabletext0"/>
            </w:pPr>
            <w:r w:rsidRPr="00E14149">
              <w:t>Ongoing maintenance or handover to users</w:t>
            </w:r>
          </w:p>
        </w:tc>
        <w:tc>
          <w:tcPr>
            <w:tcW w:w="525" w:type="pct"/>
          </w:tcPr>
          <w:p w14:paraId="0FB01F3A" w14:textId="77777777" w:rsidR="00CA09EE" w:rsidRPr="00E14149" w:rsidRDefault="00CA09EE" w:rsidP="00BD57F2">
            <w:pPr>
              <w:pStyle w:val="Tabletext0"/>
            </w:pPr>
          </w:p>
        </w:tc>
        <w:tc>
          <w:tcPr>
            <w:tcW w:w="655" w:type="pct"/>
          </w:tcPr>
          <w:p w14:paraId="72AABA34" w14:textId="77777777" w:rsidR="00CA09EE" w:rsidRPr="00E14149" w:rsidRDefault="00CA09EE" w:rsidP="00BD57F2">
            <w:pPr>
              <w:pStyle w:val="Tabletext0"/>
            </w:pPr>
          </w:p>
        </w:tc>
        <w:tc>
          <w:tcPr>
            <w:tcW w:w="1388" w:type="pct"/>
          </w:tcPr>
          <w:p w14:paraId="1AB642D5" w14:textId="77777777" w:rsidR="00CA09EE" w:rsidRPr="00E14149" w:rsidRDefault="00CA09EE" w:rsidP="00BD57F2">
            <w:pPr>
              <w:pStyle w:val="Tabletext0"/>
            </w:pPr>
          </w:p>
        </w:tc>
        <w:tc>
          <w:tcPr>
            <w:tcW w:w="873" w:type="pct"/>
          </w:tcPr>
          <w:p w14:paraId="5D2EB0D5" w14:textId="77777777" w:rsidR="00CA09EE" w:rsidRPr="00E14149" w:rsidRDefault="00CA09EE" w:rsidP="00BD57F2">
            <w:pPr>
              <w:pStyle w:val="Tabletext0"/>
            </w:pPr>
          </w:p>
        </w:tc>
      </w:tr>
      <w:tr w:rsidR="00CA09EE" w:rsidRPr="00E14149" w14:paraId="224CDDA8" w14:textId="77777777" w:rsidTr="00BD57F2">
        <w:trPr>
          <w:trHeight w:val="323"/>
        </w:trPr>
        <w:tc>
          <w:tcPr>
            <w:tcW w:w="1559" w:type="pct"/>
          </w:tcPr>
          <w:p w14:paraId="10AD9CD7" w14:textId="77777777" w:rsidR="00CA09EE" w:rsidRPr="00E14149" w:rsidRDefault="00CA09EE" w:rsidP="00BD57F2">
            <w:pPr>
              <w:pStyle w:val="Tabletext0"/>
            </w:pPr>
            <w:r w:rsidRPr="00E14149">
              <w:t>Prepare final report (may include *items above</w:t>
            </w:r>
          </w:p>
        </w:tc>
        <w:tc>
          <w:tcPr>
            <w:tcW w:w="525" w:type="pct"/>
          </w:tcPr>
          <w:p w14:paraId="6F6690C3" w14:textId="77777777" w:rsidR="00CA09EE" w:rsidRPr="00E14149" w:rsidRDefault="00CA09EE" w:rsidP="00BD57F2">
            <w:pPr>
              <w:pStyle w:val="Tabletext0"/>
            </w:pPr>
          </w:p>
        </w:tc>
        <w:tc>
          <w:tcPr>
            <w:tcW w:w="655" w:type="pct"/>
          </w:tcPr>
          <w:p w14:paraId="4CCC6C92" w14:textId="77777777" w:rsidR="00CA09EE" w:rsidRPr="00E14149" w:rsidRDefault="00CA09EE" w:rsidP="00BD57F2">
            <w:pPr>
              <w:pStyle w:val="Tabletext0"/>
            </w:pPr>
          </w:p>
        </w:tc>
        <w:tc>
          <w:tcPr>
            <w:tcW w:w="1388" w:type="pct"/>
          </w:tcPr>
          <w:p w14:paraId="596DEDE3" w14:textId="77777777" w:rsidR="00CA09EE" w:rsidRPr="00E14149" w:rsidRDefault="00CA09EE" w:rsidP="00BD57F2">
            <w:pPr>
              <w:pStyle w:val="Tabletext0"/>
            </w:pPr>
          </w:p>
        </w:tc>
        <w:tc>
          <w:tcPr>
            <w:tcW w:w="873" w:type="pct"/>
          </w:tcPr>
          <w:p w14:paraId="694BF6ED" w14:textId="77777777" w:rsidR="00CA09EE" w:rsidRPr="00E14149" w:rsidRDefault="00CA09EE" w:rsidP="00BD57F2">
            <w:pPr>
              <w:pStyle w:val="Tabletext0"/>
            </w:pPr>
          </w:p>
        </w:tc>
      </w:tr>
    </w:tbl>
    <w:p w14:paraId="4F09FB8F" w14:textId="4D048912" w:rsidR="00CA09EE" w:rsidRDefault="00CA09EE" w:rsidP="00CA09EE"/>
    <w:p w14:paraId="420B5580" w14:textId="77777777" w:rsidR="00CA09EE" w:rsidRPr="00CA09EE" w:rsidRDefault="00CA09EE" w:rsidP="00CA09EE"/>
    <w:p w14:paraId="3AA8E213" w14:textId="7BF5BA88" w:rsidR="00D771AE" w:rsidRPr="00D771AE" w:rsidRDefault="00D771AE" w:rsidP="00D771AE"/>
    <w:p w14:paraId="1D01E620" w14:textId="6CE610B2" w:rsidR="00D771AE" w:rsidRDefault="00D771AE" w:rsidP="00D771AE"/>
    <w:p w14:paraId="511B69E9" w14:textId="23BAE331" w:rsidR="00D771AE" w:rsidRPr="00D771AE" w:rsidRDefault="00D771AE" w:rsidP="00D771AE">
      <w:pPr>
        <w:tabs>
          <w:tab w:val="left" w:pos="2640"/>
        </w:tabs>
      </w:pPr>
      <w:r>
        <w:tab/>
      </w:r>
    </w:p>
    <w:sectPr w:rsidR="00D771AE" w:rsidRPr="00D771AE" w:rsidSect="00BC68AF">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FCF4E" w14:textId="77777777" w:rsidR="006D13F8" w:rsidRDefault="006D13F8" w:rsidP="00F1359C">
      <w:pPr>
        <w:spacing w:before="0" w:after="0" w:line="240" w:lineRule="auto"/>
      </w:pPr>
      <w:r>
        <w:separator/>
      </w:r>
    </w:p>
  </w:endnote>
  <w:endnote w:type="continuationSeparator" w:id="0">
    <w:p w14:paraId="3EDD0839" w14:textId="77777777" w:rsidR="006D13F8" w:rsidRDefault="006D13F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711A676C" w:rsidR="00CB4ED2" w:rsidRPr="00615C43" w:rsidRDefault="00F67C57" w:rsidP="00667732">
    <w:pPr>
      <w:tabs>
        <w:tab w:val="right" w:pos="13750"/>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74624"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A54384" id="Rectangle 4" o:spid="_x0000_s1026" style="position:absolute;margin-left:0;margin-top:558pt;width:843pt;height:51.85pt;z-index:-251641856;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" fillcolor="#85be00 [3205]" stroked="f" strokeweight="2pt">
              <w10:wrap anchorx="page" anchory="page"/>
            </v:rect>
          </w:pict>
        </mc:Fallback>
      </mc:AlternateContent>
    </w:r>
    <w:r w:rsidR="003C4C45" w:rsidRPr="00733958">
      <w:rPr>
        <w:noProof/>
        <w:color w:val="85BE00" w:themeColor="accent2"/>
        <w:lang w:eastAsia="en-AU"/>
      </w:rPr>
      <mc:AlternateContent>
        <mc:Choice Requires="wps">
          <w:drawing>
            <wp:anchor distT="0" distB="0" distL="114300" distR="114300" simplePos="0" relativeHeight="251657216"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AB90A9" id="Rectangle 7" o:spid="_x0000_s1026" style="position:absolute;margin-left:-84.05pt;margin-top:795.9pt;width:612.85pt;height:4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" fillcolor="#0031a7 [3215]" stroked="f" strokeweight="2pt">
              <w10:wrap anchory="page"/>
            </v:rect>
          </w:pict>
        </mc:Fallback>
      </mc:AlternateContent>
    </w:r>
    <w:r w:rsidR="003E5137">
      <w:rPr>
        <w:noProof/>
        <w:color w:val="000000" w:themeColor="text1"/>
        <w:sz w:val="16"/>
        <w:szCs w:val="16"/>
        <w:lang w:eastAsia="en-AU"/>
      </w:rPr>
      <w:t xml:space="preserve">MPower108 </w:t>
    </w:r>
    <w:r w:rsidR="00CA09EE">
      <w:rPr>
        <w:noProof/>
        <w:color w:val="000000" w:themeColor="text1"/>
        <w:sz w:val="16"/>
        <w:szCs w:val="16"/>
        <w:lang w:eastAsia="en-AU"/>
      </w:rPr>
      <w:t>Project completion</w:t>
    </w:r>
    <w:r w:rsidR="003E5137">
      <w:rPr>
        <w:noProof/>
        <w:color w:val="000000" w:themeColor="text1"/>
        <w:sz w:val="16"/>
        <w:szCs w:val="16"/>
        <w:lang w:eastAsia="en-AU"/>
      </w:rPr>
      <w:t xml:space="preserve"> template</w:t>
    </w:r>
    <w:r w:rsidR="007C6921">
      <w:rPr>
        <w:color w:val="000000" w:themeColor="text1"/>
        <w:sz w:val="16"/>
        <w:szCs w:val="16"/>
      </w:rPr>
      <w:t xml:space="preserve"> </w:t>
    </w:r>
    <w:r w:rsidR="00E23194">
      <w:rPr>
        <w:color w:val="000000" w:themeColor="text1"/>
        <w:sz w:val="16"/>
        <w:szCs w:val="16"/>
      </w:rPr>
      <w:tab/>
    </w:r>
    <w:r w:rsidR="00CB4ED2" w:rsidRPr="00615C43">
      <w:rPr>
        <w:color w:val="000000" w:themeColor="text1"/>
        <w:sz w:val="16"/>
        <w:szCs w:val="16"/>
      </w:rPr>
      <w:t xml:space="preserve">Page </w:t>
    </w:r>
    <w:r w:rsidR="00CB4ED2" w:rsidRPr="00667732">
      <w:rPr>
        <w:b/>
        <w:color w:val="000000" w:themeColor="text1"/>
        <w:sz w:val="16"/>
        <w:szCs w:val="16"/>
      </w:rPr>
      <w:fldChar w:fldCharType="begin"/>
    </w:r>
    <w:r w:rsidR="00CB4ED2" w:rsidRPr="00667732">
      <w:rPr>
        <w:b/>
        <w:color w:val="000000" w:themeColor="text1"/>
        <w:sz w:val="16"/>
        <w:szCs w:val="16"/>
      </w:rPr>
      <w:instrText xml:space="preserve"> PAGE   \* MERGEFORMAT </w:instrText>
    </w:r>
    <w:r w:rsidR="00CB4ED2" w:rsidRPr="00667732">
      <w:rPr>
        <w:b/>
        <w:color w:val="000000" w:themeColor="text1"/>
        <w:sz w:val="16"/>
        <w:szCs w:val="16"/>
      </w:rPr>
      <w:fldChar w:fldCharType="separate"/>
    </w:r>
    <w:r w:rsidR="0046323B" w:rsidRPr="00667732">
      <w:rPr>
        <w:b/>
        <w:noProof/>
        <w:color w:val="000000" w:themeColor="text1"/>
        <w:sz w:val="16"/>
        <w:szCs w:val="16"/>
      </w:rPr>
      <w:t>9</w:t>
    </w:r>
    <w:r w:rsidR="00CB4ED2" w:rsidRPr="00667732">
      <w:rPr>
        <w:b/>
        <w:color w:val="000000" w:themeColor="text1"/>
        <w:sz w:val="16"/>
        <w:szCs w:val="16"/>
      </w:rPr>
      <w:fldChar w:fldCharType="end"/>
    </w:r>
    <w:r w:rsidR="00CB4ED2" w:rsidRPr="00615C43">
      <w:rPr>
        <w:color w:val="000000" w:themeColor="text1"/>
        <w:sz w:val="16"/>
        <w:szCs w:val="16"/>
      </w:rPr>
      <w:t xml:space="preserve"> of </w:t>
    </w:r>
    <w:r w:rsidR="00CB4ED2" w:rsidRPr="00667732">
      <w:rPr>
        <w:b/>
        <w:color w:val="000000" w:themeColor="text1"/>
        <w:sz w:val="16"/>
        <w:szCs w:val="16"/>
      </w:rPr>
      <w:fldChar w:fldCharType="begin"/>
    </w:r>
    <w:r w:rsidR="00CB4ED2" w:rsidRPr="00667732">
      <w:rPr>
        <w:b/>
        <w:color w:val="000000" w:themeColor="text1"/>
        <w:sz w:val="16"/>
        <w:szCs w:val="16"/>
      </w:rPr>
      <w:instrText xml:space="preserve"> NUMPAGES   \* MERGEFORMAT </w:instrText>
    </w:r>
    <w:r w:rsidR="00CB4ED2" w:rsidRPr="00667732">
      <w:rPr>
        <w:b/>
        <w:color w:val="000000" w:themeColor="text1"/>
        <w:sz w:val="16"/>
        <w:szCs w:val="16"/>
      </w:rPr>
      <w:fldChar w:fldCharType="separate"/>
    </w:r>
    <w:r w:rsidR="0046323B" w:rsidRPr="00667732">
      <w:rPr>
        <w:b/>
        <w:noProof/>
        <w:color w:val="000000" w:themeColor="text1"/>
        <w:sz w:val="16"/>
        <w:szCs w:val="16"/>
      </w:rPr>
      <w:t>9</w:t>
    </w:r>
    <w:r w:rsidR="00CB4ED2" w:rsidRPr="00667732">
      <w:rPr>
        <w:b/>
        <w:color w:val="000000" w:themeColor="text1"/>
        <w:sz w:val="16"/>
        <w:szCs w:val="16"/>
      </w:rPr>
      <w:fldChar w:fldCharType="end"/>
    </w:r>
  </w:p>
  <w:p w14:paraId="4D33F2F3" w14:textId="5248E2D0" w:rsidR="00CB4ED2" w:rsidRPr="00B94EAD" w:rsidRDefault="003E5137" w:rsidP="00EF6AFD">
    <w:pPr>
      <w:pStyle w:val="Footer"/>
      <w:tabs>
        <w:tab w:val="clear" w:pos="4513"/>
        <w:tab w:val="clear" w:pos="9026"/>
        <w:tab w:val="right" w:pos="13721"/>
      </w:tabs>
      <w:spacing w:before="160" w:line="276" w:lineRule="auto"/>
      <w:rPr>
        <w:b/>
        <w:bCs/>
        <w:color w:val="FFFFFF"/>
        <w:sz w:val="16"/>
        <w:szCs w:val="16"/>
      </w:rPr>
    </w:pPr>
    <w:r w:rsidRPr="00B94EAD">
      <w:rPr>
        <w:b/>
        <w:bCs/>
        <w:color w:val="FFFFFF"/>
        <w:sz w:val="16"/>
        <w:szCs w:val="16"/>
      </w:rPr>
      <w:t xml:space="preserve">Assessment </w:t>
    </w:r>
    <w:r w:rsidR="00B94EAD">
      <w:rPr>
        <w:b/>
        <w:bCs/>
        <w:color w:val="FFFFFF"/>
        <w:sz w:val="16"/>
        <w:szCs w:val="16"/>
      </w:rPr>
      <w:t>s</w:t>
    </w:r>
    <w:r w:rsidRPr="00B94EAD">
      <w:rPr>
        <w:b/>
        <w:bCs/>
        <w:color w:val="FFFFFF"/>
        <w:sz w:val="16"/>
        <w:szCs w:val="16"/>
      </w:rPr>
      <w:t xml:space="preserve">upport </w:t>
    </w:r>
    <w:r w:rsidR="00B94EAD">
      <w:rPr>
        <w:b/>
        <w:bCs/>
        <w:color w:val="FFFFFF"/>
        <w:sz w:val="16"/>
        <w:szCs w:val="16"/>
      </w:rPr>
      <w:t>d</w:t>
    </w:r>
    <w:r w:rsidRPr="00B94EAD">
      <w:rPr>
        <w:b/>
        <w:bCs/>
        <w:color w:val="FFFFFF"/>
        <w:sz w:val="16"/>
        <w:szCs w:val="16"/>
      </w:rPr>
      <w:t>ocument</w:t>
    </w:r>
    <w:r w:rsidR="00CB4ED2" w:rsidRPr="00B94EAD">
      <w:rPr>
        <w:b/>
        <w:bCs/>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A7E1F" w14:textId="77777777" w:rsidR="006D13F8" w:rsidRDefault="006D13F8" w:rsidP="00F1359C">
      <w:pPr>
        <w:spacing w:before="0" w:after="0" w:line="240" w:lineRule="auto"/>
      </w:pPr>
      <w:r>
        <w:separator/>
      </w:r>
    </w:p>
  </w:footnote>
  <w:footnote w:type="continuationSeparator" w:id="0">
    <w:p w14:paraId="0501C301" w14:textId="77777777" w:rsidR="006D13F8" w:rsidRDefault="006D13F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0D70E1DF" w:rsidR="003C4C45" w:rsidRDefault="00CA7F32" w:rsidP="00CA7F32">
    <w:pPr>
      <w:pStyle w:val="Header"/>
      <w:tabs>
        <w:tab w:val="clear" w:pos="4513"/>
        <w:tab w:val="clear" w:pos="9026"/>
        <w:tab w:val="left" w:pos="937"/>
      </w:tabs>
      <w:jc w:val="right"/>
    </w:pPr>
    <w:r>
      <w:rPr>
        <w:b/>
        <w:i/>
        <w:iCs/>
        <w:noProof/>
        <w:color w:val="0000FF"/>
        <w:lang w:val="en-GB"/>
      </w:rPr>
      <w:drawing>
        <wp:inline distT="0" distB="0" distL="0" distR="0" wp14:anchorId="3E95ED3F" wp14:editId="2996B74A">
          <wp:extent cx="990600" cy="362755"/>
          <wp:effectExtent l="0" t="0" r="0" b="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2891" cy="367256"/>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7"/>
  </w:num>
  <w:num w:numId="5">
    <w:abstractNumId w:val="12"/>
  </w:num>
  <w:num w:numId="6">
    <w:abstractNumId w:val="8"/>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0"/>
  </w:num>
  <w:num w:numId="10">
    <w:abstractNumId w:val="3"/>
  </w:num>
  <w:num w:numId="11">
    <w:abstractNumId w:val="13"/>
  </w:num>
  <w:num w:numId="12">
    <w:abstractNumId w:val="9"/>
  </w:num>
  <w:num w:numId="13">
    <w:abstractNumId w:val="4"/>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4079C"/>
    <w:rsid w:val="00045EE2"/>
    <w:rsid w:val="0007061A"/>
    <w:rsid w:val="00070707"/>
    <w:rsid w:val="00072D46"/>
    <w:rsid w:val="00081617"/>
    <w:rsid w:val="0008175D"/>
    <w:rsid w:val="00086B4D"/>
    <w:rsid w:val="00086C99"/>
    <w:rsid w:val="00091AD3"/>
    <w:rsid w:val="0009683C"/>
    <w:rsid w:val="000A06EB"/>
    <w:rsid w:val="000A1265"/>
    <w:rsid w:val="000A5B57"/>
    <w:rsid w:val="000B098F"/>
    <w:rsid w:val="000B158B"/>
    <w:rsid w:val="000B3CCC"/>
    <w:rsid w:val="000C1D10"/>
    <w:rsid w:val="000E2301"/>
    <w:rsid w:val="000F640E"/>
    <w:rsid w:val="001008C3"/>
    <w:rsid w:val="00110297"/>
    <w:rsid w:val="00120406"/>
    <w:rsid w:val="00132516"/>
    <w:rsid w:val="00151BA1"/>
    <w:rsid w:val="0016340A"/>
    <w:rsid w:val="00164DAD"/>
    <w:rsid w:val="001666AE"/>
    <w:rsid w:val="00166ECF"/>
    <w:rsid w:val="001723D9"/>
    <w:rsid w:val="00174A71"/>
    <w:rsid w:val="00180FE4"/>
    <w:rsid w:val="00186778"/>
    <w:rsid w:val="00194604"/>
    <w:rsid w:val="001946AE"/>
    <w:rsid w:val="00196118"/>
    <w:rsid w:val="001A0287"/>
    <w:rsid w:val="001E5ADA"/>
    <w:rsid w:val="001E730F"/>
    <w:rsid w:val="00202196"/>
    <w:rsid w:val="002064C8"/>
    <w:rsid w:val="00232F16"/>
    <w:rsid w:val="00234AC2"/>
    <w:rsid w:val="002458AA"/>
    <w:rsid w:val="00245E47"/>
    <w:rsid w:val="002636A8"/>
    <w:rsid w:val="002722F0"/>
    <w:rsid w:val="002760A1"/>
    <w:rsid w:val="002A0D28"/>
    <w:rsid w:val="002A5233"/>
    <w:rsid w:val="002B795B"/>
    <w:rsid w:val="002C07F5"/>
    <w:rsid w:val="002C4863"/>
    <w:rsid w:val="002C4D38"/>
    <w:rsid w:val="00310ABF"/>
    <w:rsid w:val="003139BB"/>
    <w:rsid w:val="00336BA6"/>
    <w:rsid w:val="00340671"/>
    <w:rsid w:val="0034550F"/>
    <w:rsid w:val="00353337"/>
    <w:rsid w:val="003546E2"/>
    <w:rsid w:val="003560D9"/>
    <w:rsid w:val="00361665"/>
    <w:rsid w:val="00371AFF"/>
    <w:rsid w:val="00371CC6"/>
    <w:rsid w:val="00385752"/>
    <w:rsid w:val="00397A08"/>
    <w:rsid w:val="003A2854"/>
    <w:rsid w:val="003A4C8F"/>
    <w:rsid w:val="003B7EFB"/>
    <w:rsid w:val="003C06EA"/>
    <w:rsid w:val="003C4C45"/>
    <w:rsid w:val="003C5D00"/>
    <w:rsid w:val="003E0188"/>
    <w:rsid w:val="003E5137"/>
    <w:rsid w:val="003F36BD"/>
    <w:rsid w:val="00406468"/>
    <w:rsid w:val="00407A2A"/>
    <w:rsid w:val="00423CC9"/>
    <w:rsid w:val="00432DFC"/>
    <w:rsid w:val="00436952"/>
    <w:rsid w:val="00437752"/>
    <w:rsid w:val="0044289D"/>
    <w:rsid w:val="00447246"/>
    <w:rsid w:val="00447B26"/>
    <w:rsid w:val="00462334"/>
    <w:rsid w:val="0046323B"/>
    <w:rsid w:val="004722D5"/>
    <w:rsid w:val="004751A9"/>
    <w:rsid w:val="004876ED"/>
    <w:rsid w:val="004A09A8"/>
    <w:rsid w:val="004B00A6"/>
    <w:rsid w:val="004B2E61"/>
    <w:rsid w:val="004F795E"/>
    <w:rsid w:val="00501997"/>
    <w:rsid w:val="00510BBC"/>
    <w:rsid w:val="00522D54"/>
    <w:rsid w:val="005244F0"/>
    <w:rsid w:val="005447BD"/>
    <w:rsid w:val="00553FFF"/>
    <w:rsid w:val="00581D95"/>
    <w:rsid w:val="00584894"/>
    <w:rsid w:val="00597838"/>
    <w:rsid w:val="005C60AB"/>
    <w:rsid w:val="005E35FA"/>
    <w:rsid w:val="005F4F0E"/>
    <w:rsid w:val="005F70D1"/>
    <w:rsid w:val="005F7397"/>
    <w:rsid w:val="00601B50"/>
    <w:rsid w:val="00604F82"/>
    <w:rsid w:val="0061097B"/>
    <w:rsid w:val="00615C43"/>
    <w:rsid w:val="00636463"/>
    <w:rsid w:val="00657A57"/>
    <w:rsid w:val="00664E2A"/>
    <w:rsid w:val="00667732"/>
    <w:rsid w:val="00667DC8"/>
    <w:rsid w:val="00673EED"/>
    <w:rsid w:val="006A1CF9"/>
    <w:rsid w:val="006A7C3E"/>
    <w:rsid w:val="006B55A6"/>
    <w:rsid w:val="006B7277"/>
    <w:rsid w:val="006C1496"/>
    <w:rsid w:val="006C7465"/>
    <w:rsid w:val="006C7F04"/>
    <w:rsid w:val="006D13F8"/>
    <w:rsid w:val="006E3642"/>
    <w:rsid w:val="006E4285"/>
    <w:rsid w:val="006F018D"/>
    <w:rsid w:val="00724660"/>
    <w:rsid w:val="0073433D"/>
    <w:rsid w:val="00741502"/>
    <w:rsid w:val="00767732"/>
    <w:rsid w:val="00777798"/>
    <w:rsid w:val="007813D3"/>
    <w:rsid w:val="00797B9B"/>
    <w:rsid w:val="007A4B14"/>
    <w:rsid w:val="007B0E99"/>
    <w:rsid w:val="007B62C0"/>
    <w:rsid w:val="007C593C"/>
    <w:rsid w:val="007C6921"/>
    <w:rsid w:val="007D0B18"/>
    <w:rsid w:val="007D7E82"/>
    <w:rsid w:val="007E6E53"/>
    <w:rsid w:val="008005C6"/>
    <w:rsid w:val="00804A99"/>
    <w:rsid w:val="00817639"/>
    <w:rsid w:val="008229B0"/>
    <w:rsid w:val="00823A65"/>
    <w:rsid w:val="008427B8"/>
    <w:rsid w:val="008466AF"/>
    <w:rsid w:val="008549A6"/>
    <w:rsid w:val="00855A8C"/>
    <w:rsid w:val="0086240F"/>
    <w:rsid w:val="0086497B"/>
    <w:rsid w:val="00876E18"/>
    <w:rsid w:val="00891BB6"/>
    <w:rsid w:val="0089277F"/>
    <w:rsid w:val="008942D6"/>
    <w:rsid w:val="00906D83"/>
    <w:rsid w:val="00915C3C"/>
    <w:rsid w:val="00917056"/>
    <w:rsid w:val="0092255F"/>
    <w:rsid w:val="00947D01"/>
    <w:rsid w:val="009537E1"/>
    <w:rsid w:val="00977FE7"/>
    <w:rsid w:val="0099279B"/>
    <w:rsid w:val="009D3889"/>
    <w:rsid w:val="009E072F"/>
    <w:rsid w:val="009E569F"/>
    <w:rsid w:val="009F29E6"/>
    <w:rsid w:val="00A13BC9"/>
    <w:rsid w:val="00A220EE"/>
    <w:rsid w:val="00A236A1"/>
    <w:rsid w:val="00A51E59"/>
    <w:rsid w:val="00A65DC4"/>
    <w:rsid w:val="00AA7862"/>
    <w:rsid w:val="00AB52B6"/>
    <w:rsid w:val="00AC3D36"/>
    <w:rsid w:val="00AC7A0E"/>
    <w:rsid w:val="00AD40E9"/>
    <w:rsid w:val="00AE5B9B"/>
    <w:rsid w:val="00B01B91"/>
    <w:rsid w:val="00B02DF9"/>
    <w:rsid w:val="00B1268C"/>
    <w:rsid w:val="00B14431"/>
    <w:rsid w:val="00B21AA4"/>
    <w:rsid w:val="00B223A6"/>
    <w:rsid w:val="00B406E1"/>
    <w:rsid w:val="00B40C24"/>
    <w:rsid w:val="00B475B8"/>
    <w:rsid w:val="00B5252C"/>
    <w:rsid w:val="00B6058D"/>
    <w:rsid w:val="00B60F80"/>
    <w:rsid w:val="00B61815"/>
    <w:rsid w:val="00B64624"/>
    <w:rsid w:val="00B66A0C"/>
    <w:rsid w:val="00B868B9"/>
    <w:rsid w:val="00B93BD3"/>
    <w:rsid w:val="00B94EAD"/>
    <w:rsid w:val="00B95CA3"/>
    <w:rsid w:val="00B972C1"/>
    <w:rsid w:val="00BC04FD"/>
    <w:rsid w:val="00BC3C84"/>
    <w:rsid w:val="00BC68AF"/>
    <w:rsid w:val="00BD055C"/>
    <w:rsid w:val="00BD2A73"/>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7178C"/>
    <w:rsid w:val="00C77B73"/>
    <w:rsid w:val="00C87471"/>
    <w:rsid w:val="00C9508F"/>
    <w:rsid w:val="00CA09EE"/>
    <w:rsid w:val="00CA7F32"/>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1F26"/>
    <w:rsid w:val="00D8451B"/>
    <w:rsid w:val="00D84C98"/>
    <w:rsid w:val="00D920A2"/>
    <w:rsid w:val="00DB3E86"/>
    <w:rsid w:val="00DF2542"/>
    <w:rsid w:val="00E0639C"/>
    <w:rsid w:val="00E13FAB"/>
    <w:rsid w:val="00E20C88"/>
    <w:rsid w:val="00E23194"/>
    <w:rsid w:val="00E249C8"/>
    <w:rsid w:val="00E518FC"/>
    <w:rsid w:val="00E82F1D"/>
    <w:rsid w:val="00EC3E44"/>
    <w:rsid w:val="00EC7AE1"/>
    <w:rsid w:val="00ED377D"/>
    <w:rsid w:val="00EE4FBB"/>
    <w:rsid w:val="00EE6225"/>
    <w:rsid w:val="00EF0BA4"/>
    <w:rsid w:val="00EF1F7F"/>
    <w:rsid w:val="00EF4B60"/>
    <w:rsid w:val="00EF6AFD"/>
    <w:rsid w:val="00F104C8"/>
    <w:rsid w:val="00F10F8A"/>
    <w:rsid w:val="00F1359C"/>
    <w:rsid w:val="00F13DC3"/>
    <w:rsid w:val="00F14650"/>
    <w:rsid w:val="00F15AA8"/>
    <w:rsid w:val="00F23DC8"/>
    <w:rsid w:val="00F274DC"/>
    <w:rsid w:val="00F41E09"/>
    <w:rsid w:val="00F4616C"/>
    <w:rsid w:val="00F65A30"/>
    <w:rsid w:val="00F67C57"/>
    <w:rsid w:val="00F87ACF"/>
    <w:rsid w:val="00F96C22"/>
    <w:rsid w:val="00FA4540"/>
    <w:rsid w:val="00FB7839"/>
    <w:rsid w:val="00FC2A3A"/>
    <w:rsid w:val="00FD3BAF"/>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2"/>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5"/>
    <w:qFormat/>
    <w:rsid w:val="00D6493E"/>
    <w:pPr>
      <w:spacing w:before="60" w:after="60"/>
    </w:pPr>
    <w:rPr>
      <w:color w:val="000000" w:themeColor="text1"/>
    </w:rPr>
  </w:style>
  <w:style w:type="character" w:customStyle="1" w:styleId="TabletextChar">
    <w:name w:val="Table text Char"/>
    <w:basedOn w:val="DefaultParagraphFont"/>
    <w:link w:val="Tabletext0"/>
    <w:uiPriority w:val="5"/>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BC68AF"/>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BC68AF"/>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9569B-A3A6-4395-9260-B51C706C74F3}">
  <ds:schemaRefs>
    <ds:schemaRef ds:uri="http://schemas.microsoft.com/sharepoint/v3/contenttype/forms"/>
  </ds:schemaRefs>
</ds:datastoreItem>
</file>

<file path=customXml/itemProps2.xml><?xml version="1.0" encoding="utf-8"?>
<ds:datastoreItem xmlns:ds="http://schemas.openxmlformats.org/officeDocument/2006/customXml" ds:itemID="{47E6383F-6F66-45D4-B588-C69A0750FE00}">
  <ds:schemaRefs>
    <ds:schemaRef ds:uri="http://schemas.microsoft.com/office/2006/metadata/properties"/>
    <ds:schemaRef ds:uri="http://purl.org/dc/elements/1.1/"/>
    <ds:schemaRef ds:uri="http://www.w3.org/XML/1998/namespace"/>
    <ds:schemaRef ds:uri="http://purl.org/dc/terms/"/>
    <ds:schemaRef ds:uri="http://schemas.openxmlformats.org/package/2006/metadata/core-properties"/>
    <ds:schemaRef ds:uri="8d123187-21fe-47d9-bb38-a24fa2382a13"/>
    <ds:schemaRef ds:uri="http://schemas.microsoft.com/office/2006/documentManagement/types"/>
    <ds:schemaRef ds:uri="http://purl.org/dc/dcmitype/"/>
    <ds:schemaRef ds:uri="http://schemas.microsoft.com/office/infopath/2007/PartnerControls"/>
    <ds:schemaRef ds:uri="23712732-1a11-42b5-ab16-3cafd502a338"/>
  </ds:schemaRefs>
</ds:datastoreItem>
</file>

<file path=customXml/itemProps3.xml><?xml version="1.0" encoding="utf-8"?>
<ds:datastoreItem xmlns:ds="http://schemas.openxmlformats.org/officeDocument/2006/customXml" ds:itemID="{97A0D77F-A02C-4C45-8D51-8C79192B6D1E}"/>
</file>

<file path=customXml/itemProps4.xml><?xml version="1.0" encoding="utf-8"?>
<ds:datastoreItem xmlns:ds="http://schemas.openxmlformats.org/officeDocument/2006/customXml" ds:itemID="{9A2278FE-E56F-45A5-B8E2-DCDC7F179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6</TotalTime>
  <Pages>4</Pages>
  <Words>658</Words>
  <Characters>3754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MPower108 Project completion template</vt:lpstr>
    </vt:vector>
  </TitlesOfParts>
  <Company/>
  <LinksUpToDate>false</LinksUpToDate>
  <CharactersWithSpaces>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Project completion template</dc:title>
  <dc:subject/>
  <dc:creator>Bec Colwell</dc:creator>
  <cp:keywords>Assessment support document</cp:keywords>
  <dc:description>UNEP Pty Limited</dc:description>
  <cp:lastModifiedBy>Sally Bush</cp:lastModifiedBy>
  <cp:revision>8</cp:revision>
  <dcterms:created xsi:type="dcterms:W3CDTF">2022-07-11T04:06:00Z</dcterms:created>
  <dcterms:modified xsi:type="dcterms:W3CDTF">2023-07-06T05:37:00Z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